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D6559" w14:textId="5ABCFF73" w:rsidR="000C7EC6" w:rsidRDefault="000C7EC6" w:rsidP="000C7EC6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834A46">
        <w:rPr>
          <w:rFonts w:ascii="Arial" w:eastAsia="MS Mincho" w:hAnsi="Arial" w:cs="Arial"/>
          <w:b/>
          <w:sz w:val="24"/>
          <w:szCs w:val="24"/>
        </w:rPr>
        <w:t>4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</w:t>
      </w:r>
      <w:r w:rsidR="00D24096">
        <w:rPr>
          <w:rFonts w:ascii="Arial" w:eastAsia="MS Mincho" w:hAnsi="Arial" w:cs="Arial"/>
          <w:b/>
          <w:bCs/>
          <w:sz w:val="24"/>
          <w:szCs w:val="24"/>
        </w:rPr>
        <w:t>1</w:t>
      </w:r>
      <w:r w:rsidR="003A771B">
        <w:rPr>
          <w:rFonts w:ascii="Arial" w:eastAsia="MS Mincho" w:hAnsi="Arial" w:cs="Arial"/>
          <w:b/>
          <w:bCs/>
          <w:sz w:val="24"/>
          <w:szCs w:val="24"/>
        </w:rPr>
        <w:t>1813</w:t>
      </w:r>
    </w:p>
    <w:p w14:paraId="56E5D2A2" w14:textId="14DFB609" w:rsidR="000C7EC6" w:rsidRPr="00364790" w:rsidRDefault="00834A46" w:rsidP="000C7EC6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 w:rsidRPr="00834A46">
        <w:rPr>
          <w:rFonts w:ascii="Arial" w:eastAsia="MS Mincho" w:hAnsi="Arial" w:cs="Arial"/>
          <w:b/>
          <w:bCs/>
          <w:sz w:val="24"/>
          <w:szCs w:val="24"/>
        </w:rPr>
        <w:t>Chicago, USA, Nov. 13</w:t>
      </w:r>
      <w:r w:rsidRPr="009E4DEA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834A46">
        <w:rPr>
          <w:rFonts w:ascii="Arial" w:eastAsia="MS Mincho" w:hAnsi="Arial" w:cs="Arial"/>
          <w:b/>
          <w:bCs/>
          <w:sz w:val="24"/>
          <w:szCs w:val="24"/>
        </w:rPr>
        <w:t xml:space="preserve"> – 17</w:t>
      </w:r>
      <w:r w:rsidRPr="009E4DEA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834A46">
        <w:rPr>
          <w:rFonts w:ascii="Arial" w:eastAsia="MS Mincho" w:hAnsi="Arial" w:cs="Arial"/>
          <w:b/>
          <w:bCs/>
          <w:sz w:val="24"/>
          <w:szCs w:val="24"/>
        </w:rPr>
        <w:t>, 2023</w:t>
      </w:r>
      <w:r w:rsidR="000C7EC6">
        <w:rPr>
          <w:rFonts w:ascii="Arial" w:eastAsia="MS Mincho" w:hAnsi="Arial" w:cs="Arial"/>
          <w:b/>
          <w:bCs/>
          <w:sz w:val="24"/>
          <w:szCs w:val="24"/>
        </w:rPr>
        <w:t xml:space="preserve">                                        </w:t>
      </w:r>
    </w:p>
    <w:bookmarkEnd w:id="1"/>
    <w:p w14:paraId="5D7AF1FE" w14:textId="4E4F4162" w:rsidR="00635E11" w:rsidRPr="00F0524B" w:rsidRDefault="00F0524B" w:rsidP="000C7EC6">
      <w:pPr>
        <w:widowControl w:val="0"/>
        <w:spacing w:after="12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77EBDA88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B53BE9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266634">
        <w:rPr>
          <w:rFonts w:ascii="Arial" w:hAnsi="Arial" w:cs="Arial"/>
          <w:b/>
          <w:bCs/>
          <w:sz w:val="24"/>
          <w:lang w:val="en-US"/>
        </w:rPr>
        <w:t>11</w:t>
      </w:r>
      <w:r w:rsidR="00C51860">
        <w:rPr>
          <w:rFonts w:ascii="Arial" w:hAnsi="Arial" w:cs="Arial"/>
          <w:b/>
          <w:bCs/>
          <w:sz w:val="24"/>
          <w:lang w:val="en-US"/>
        </w:rPr>
        <w:t>.</w:t>
      </w:r>
      <w:r w:rsidR="00353981">
        <w:rPr>
          <w:rFonts w:ascii="Arial" w:hAnsi="Arial" w:cs="Arial"/>
          <w:b/>
          <w:bCs/>
          <w:sz w:val="24"/>
          <w:lang w:val="en-US"/>
        </w:rPr>
        <w:t>2.2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1E8CC613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81B9C" w:rsidRPr="00681B9C">
        <w:rPr>
          <w:rFonts w:ascii="Arial" w:hAnsi="Arial" w:cs="Arial"/>
          <w:b/>
          <w:bCs/>
          <w:sz w:val="24"/>
        </w:rPr>
        <w:t>Discussion on</w:t>
      </w:r>
      <w:r w:rsidR="003F238D">
        <w:rPr>
          <w:rFonts w:ascii="Arial" w:hAnsi="Arial" w:cs="Arial"/>
          <w:b/>
          <w:bCs/>
          <w:sz w:val="24"/>
        </w:rPr>
        <w:t xml:space="preserve"> </w:t>
      </w:r>
      <w:r w:rsidR="00470BB1" w:rsidRPr="00470BB1">
        <w:rPr>
          <w:b/>
          <w:bCs/>
          <w:sz w:val="24"/>
        </w:rPr>
        <w:t>Multicast DRX Timer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F8EEC3C" w14:textId="7F1ADE06" w:rsidR="002C64EA" w:rsidRPr="00C70F16" w:rsidRDefault="00E263BD" w:rsidP="00C70F16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AC8221A" w14:textId="4B28D7DF" w:rsidR="002C64EA" w:rsidRPr="00632F34" w:rsidRDefault="002C64EA" w:rsidP="0069366E">
      <w:pPr>
        <w:spacing w:before="120" w:after="120"/>
        <w:jc w:val="both"/>
        <w:rPr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 w:rsidR="00EC79D5"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 w:rsidR="00EC79D5"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 xml:space="preserve">], </w:t>
      </w:r>
      <w:r w:rsidR="00967EA3">
        <w:rPr>
          <w:sz w:val="22"/>
          <w:lang w:eastAsia="zh-CN"/>
        </w:rPr>
        <w:t>some</w:t>
      </w:r>
      <w:r w:rsidRPr="00632F34">
        <w:rPr>
          <w:sz w:val="22"/>
          <w:lang w:eastAsia="zh-CN"/>
        </w:rPr>
        <w:t xml:space="preserve"> agreement</w:t>
      </w:r>
      <w:r w:rsidR="00E91312"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A51D95">
        <w:rPr>
          <w:sz w:val="22"/>
          <w:lang w:eastAsia="zh-CN"/>
        </w:rPr>
        <w:t>multicast</w:t>
      </w:r>
      <w:r w:rsidR="00E70307">
        <w:rPr>
          <w:sz w:val="22"/>
          <w:lang w:eastAsia="zh-CN"/>
        </w:rPr>
        <w:t xml:space="preserve"> reception</w:t>
      </w:r>
      <w:r w:rsidR="00A51D95">
        <w:rPr>
          <w:sz w:val="22"/>
          <w:lang w:eastAsia="zh-CN"/>
        </w:rPr>
        <w:t xml:space="preserve"> in RRC_INACTIVE</w:t>
      </w:r>
      <w:r w:rsidR="00967EA3">
        <w:rPr>
          <w:sz w:val="22"/>
          <w:lang w:eastAsia="zh-CN"/>
        </w:rPr>
        <w:t xml:space="preserve"> </w:t>
      </w:r>
      <w:r w:rsidR="009F0699">
        <w:rPr>
          <w:sz w:val="22"/>
          <w:lang w:eastAsia="zh-CN"/>
        </w:rPr>
        <w:t>were</w:t>
      </w:r>
      <w:r w:rsidR="00151247">
        <w:rPr>
          <w:sz w:val="22"/>
          <w:lang w:eastAsia="zh-CN"/>
        </w:rPr>
        <w:t xml:space="preserve"> achieved, which are given </w:t>
      </w:r>
      <w:r w:rsidRPr="00632F34">
        <w:rPr>
          <w:sz w:val="22"/>
          <w:lang w:eastAsia="zh-CN"/>
        </w:rPr>
        <w:t>as follows,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64EA" w14:paraId="7F66DCDE" w14:textId="77777777" w:rsidTr="00815A95">
        <w:tc>
          <w:tcPr>
            <w:tcW w:w="9629" w:type="dxa"/>
            <w:shd w:val="clear" w:color="auto" w:fill="auto"/>
          </w:tcPr>
          <w:p w14:paraId="5FA647A7" w14:textId="65572E1D" w:rsidR="009B7BE1" w:rsidRPr="00293A95" w:rsidRDefault="009B7BE1" w:rsidP="00293A95">
            <w:pPr>
              <w:spacing w:beforeLines="50" w:before="120" w:after="120"/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</w:pPr>
            <w:r w:rsidRPr="00BB0747">
              <w:rPr>
                <w:rFonts w:eastAsia="宋体" w:hint="eastAsia"/>
                <w:b/>
                <w:sz w:val="22"/>
                <w:szCs w:val="22"/>
                <w:highlight w:val="green"/>
                <w:lang w:eastAsia="zh-CN"/>
              </w:rPr>
              <w:t>R</w:t>
            </w:r>
            <w:r w:rsidRPr="00BB0747"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  <w:t>AN2#12</w:t>
            </w:r>
            <w:r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  <w:t>3</w:t>
            </w:r>
            <w:r w:rsidR="00834A46"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  <w:t>b</w:t>
            </w:r>
            <w:r w:rsidRPr="00BB0747"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  <w:t xml:space="preserve"> Agreement</w:t>
            </w:r>
            <w:r>
              <w:rPr>
                <w:rFonts w:eastAsia="宋体"/>
                <w:b/>
                <w:sz w:val="22"/>
                <w:szCs w:val="22"/>
                <w:highlight w:val="green"/>
                <w:lang w:eastAsia="zh-CN"/>
              </w:rPr>
              <w:t>:</w:t>
            </w:r>
          </w:p>
          <w:p w14:paraId="3D375862" w14:textId="77777777" w:rsidR="008F1247" w:rsidRDefault="008F1247" w:rsidP="008F1247">
            <w:pPr>
              <w:pStyle w:val="Agreement"/>
            </w:pPr>
            <w:r w:rsidRPr="002860B8">
              <w:t xml:space="preserve">A UE starts the </w:t>
            </w:r>
            <w:proofErr w:type="spellStart"/>
            <w:r w:rsidRPr="002860B8">
              <w:t>drx</w:t>
            </w:r>
            <w:proofErr w:type="spellEnd"/>
            <w:r w:rsidRPr="002860B8">
              <w:t>-HARQ-RTT-</w:t>
            </w:r>
            <w:proofErr w:type="spellStart"/>
            <w:r w:rsidRPr="002860B8">
              <w:t>TimerDL</w:t>
            </w:r>
            <w:proofErr w:type="spellEnd"/>
            <w:r w:rsidRPr="00484EAF">
              <w:rPr>
                <w:highlight w:val="yellow"/>
              </w:rPr>
              <w:t>-PTM</w:t>
            </w:r>
            <w:r w:rsidRPr="002860B8">
              <w:t xml:space="preserve"> for the corresponding HARQ process in the first symbol after the end of the corresponding multicast transmission.</w:t>
            </w:r>
          </w:p>
          <w:p w14:paraId="3D3D1ED6" w14:textId="77777777" w:rsidR="00376E7D" w:rsidRPr="00650AD5" w:rsidRDefault="00376E7D" w:rsidP="00376E7D">
            <w:pPr>
              <w:pStyle w:val="Agreement"/>
            </w:pPr>
            <w:r w:rsidRPr="00650AD5">
              <w:t xml:space="preserve">A 1-bit indication on cell PDCP COUNT synchronization for an MBS service is present with the INACTIVE MRB PTM configuration provided in </w:t>
            </w:r>
            <w:proofErr w:type="spellStart"/>
            <w:r w:rsidRPr="00650AD5">
              <w:t>RRCRelease</w:t>
            </w:r>
            <w:proofErr w:type="spellEnd"/>
            <w:r w:rsidRPr="00650AD5">
              <w:t>, and cells in the RNA area are synchronized</w:t>
            </w:r>
            <w:r>
              <w:t xml:space="preserve"> for PDCP COUNT</w:t>
            </w:r>
            <w:r w:rsidRPr="00650AD5">
              <w:t>.</w:t>
            </w:r>
          </w:p>
          <w:p w14:paraId="173D99EC" w14:textId="77777777" w:rsidR="009F391A" w:rsidRDefault="009F391A" w:rsidP="00DE2013">
            <w:pPr>
              <w:pStyle w:val="Agreement"/>
              <w:numPr>
                <w:ilvl w:val="0"/>
                <w:numId w:val="0"/>
              </w:numPr>
              <w:spacing w:after="120"/>
              <w:ind w:left="1616"/>
              <w:rPr>
                <w:b w:val="0"/>
              </w:rPr>
            </w:pPr>
          </w:p>
          <w:p w14:paraId="3146AA1C" w14:textId="77777777" w:rsidR="00DE2013" w:rsidRDefault="00DE2013" w:rsidP="00DE2013">
            <w:pPr>
              <w:pStyle w:val="Agreement"/>
            </w:pPr>
            <w:r>
              <w:t>All MRBs corresponding to the same multicast session to be received in RRC_INACTIVE should be continued.</w:t>
            </w:r>
          </w:p>
          <w:p w14:paraId="0E9EDBE7" w14:textId="60594FEF" w:rsidR="00DE2013" w:rsidRPr="00DE2013" w:rsidRDefault="008F1247" w:rsidP="001E1AC9">
            <w:pPr>
              <w:pStyle w:val="Agreement"/>
            </w:pPr>
            <w:r w:rsidRPr="005E0644">
              <w:t>MRB ID is not configured in PTM configuration</w:t>
            </w:r>
            <w:r>
              <w:t xml:space="preserve"> for multicast in INACTIVE</w:t>
            </w:r>
            <w:r w:rsidRPr="005E0644">
              <w:t>. FFS if anything is needed.</w:t>
            </w:r>
          </w:p>
        </w:tc>
      </w:tr>
    </w:tbl>
    <w:p w14:paraId="5736084D" w14:textId="7A93757A" w:rsidR="00F13CEB" w:rsidRPr="004753DB" w:rsidRDefault="002C64EA" w:rsidP="00F13CEB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CA2035">
        <w:rPr>
          <w:rFonts w:hint="eastAsia"/>
          <w:sz w:val="22"/>
        </w:rPr>
        <w:t>I</w:t>
      </w:r>
      <w:r w:rsidRPr="00CA2035">
        <w:rPr>
          <w:sz w:val="22"/>
        </w:rPr>
        <w:t xml:space="preserve">n this contribution, we </w:t>
      </w:r>
      <w:r w:rsidR="0040294E">
        <w:rPr>
          <w:sz w:val="22"/>
        </w:rPr>
        <w:t xml:space="preserve">would like to </w:t>
      </w:r>
      <w:r w:rsidR="0055769A">
        <w:rPr>
          <w:sz w:val="22"/>
        </w:rPr>
        <w:t xml:space="preserve">provide our considerations on the </w:t>
      </w:r>
      <w:r w:rsidR="007949B3">
        <w:rPr>
          <w:sz w:val="22"/>
        </w:rPr>
        <w:t>remaining issue</w:t>
      </w:r>
      <w:r w:rsidR="009F391A">
        <w:rPr>
          <w:sz w:val="22"/>
        </w:rPr>
        <w:t xml:space="preserve"> about</w:t>
      </w:r>
      <w:r w:rsidR="00F13CEB" w:rsidRPr="004753DB">
        <w:rPr>
          <w:rFonts w:eastAsia="宋体"/>
          <w:sz w:val="22"/>
          <w:szCs w:val="22"/>
          <w:lang w:eastAsia="zh-CN"/>
        </w:rPr>
        <w:t xml:space="preserve"> </w:t>
      </w:r>
      <w:r w:rsidR="00470BB1">
        <w:rPr>
          <w:rFonts w:eastAsia="宋体" w:hint="eastAsia"/>
          <w:sz w:val="22"/>
          <w:szCs w:val="22"/>
          <w:lang w:eastAsia="zh-CN"/>
        </w:rPr>
        <w:t>h</w:t>
      </w:r>
      <w:r w:rsidR="005F65DA">
        <w:rPr>
          <w:rFonts w:eastAsia="宋体"/>
          <w:sz w:val="22"/>
          <w:szCs w:val="22"/>
          <w:lang w:eastAsia="zh-CN"/>
        </w:rPr>
        <w:t xml:space="preserve">ow to handle </w:t>
      </w:r>
      <w:r w:rsidR="005F65DA" w:rsidRPr="00B71987">
        <w:t xml:space="preserve">MBS </w:t>
      </w:r>
      <w:r w:rsidR="005F65DA">
        <w:t>multicast</w:t>
      </w:r>
      <w:r w:rsidR="005F65DA" w:rsidRPr="00B71987">
        <w:t xml:space="preserve"> DRX timers</w:t>
      </w:r>
      <w:r w:rsidR="005C1F51">
        <w:t xml:space="preserve"> when MAC reset</w:t>
      </w:r>
      <w:r w:rsidR="000204A8">
        <w:rPr>
          <w:rFonts w:eastAsia="宋体"/>
          <w:sz w:val="22"/>
          <w:szCs w:val="22"/>
          <w:lang w:eastAsia="zh-CN"/>
        </w:rPr>
        <w:t>.</w:t>
      </w:r>
    </w:p>
    <w:p w14:paraId="76B2DC63" w14:textId="265C4165" w:rsidR="002C64EA" w:rsidRPr="006904DB" w:rsidRDefault="001C21A0" w:rsidP="006C0CBE">
      <w:pPr>
        <w:pStyle w:val="1"/>
        <w:ind w:left="0" w:firstLine="0"/>
      </w:pPr>
      <w:r>
        <w:t xml:space="preserve">2. </w:t>
      </w:r>
      <w:r w:rsidR="002C64EA" w:rsidRPr="006904DB">
        <w:t>Discussion</w:t>
      </w:r>
    </w:p>
    <w:p w14:paraId="1F5922A9" w14:textId="3E00CE9A" w:rsidR="00B92F3C" w:rsidRDefault="00B92F3C" w:rsidP="0013246F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current </w:t>
      </w:r>
      <w:r w:rsidR="00D80610">
        <w:rPr>
          <w:rFonts w:eastAsia="宋体"/>
          <w:sz w:val="22"/>
          <w:lang w:eastAsia="zh-CN"/>
        </w:rPr>
        <w:t xml:space="preserve">MAC </w:t>
      </w:r>
      <w:r>
        <w:rPr>
          <w:rFonts w:eastAsia="宋体"/>
          <w:sz w:val="22"/>
          <w:lang w:eastAsia="zh-CN"/>
        </w:rPr>
        <w:t xml:space="preserve">reset </w:t>
      </w:r>
      <w:r w:rsidR="00D80610">
        <w:rPr>
          <w:rFonts w:eastAsia="宋体"/>
          <w:sz w:val="22"/>
          <w:lang w:eastAsia="zh-CN"/>
        </w:rPr>
        <w:t>operation</w:t>
      </w:r>
      <w:r>
        <w:rPr>
          <w:rFonts w:eastAsia="宋体"/>
          <w:sz w:val="22"/>
          <w:lang w:eastAsia="zh-CN"/>
        </w:rPr>
        <w:t>,</w:t>
      </w:r>
      <w:r w:rsidR="00A136DF">
        <w:rPr>
          <w:rFonts w:eastAsia="宋体"/>
          <w:sz w:val="22"/>
          <w:lang w:eastAsia="zh-CN"/>
        </w:rPr>
        <w:t xml:space="preserve"> all running timers except MBS broadcast DRX timers will be stopped as following</w:t>
      </w:r>
      <w:r w:rsidR="004E26CC">
        <w:rPr>
          <w:rFonts w:eastAsia="宋体" w:hint="eastAsia"/>
          <w:sz w:val="22"/>
          <w:lang w:eastAsia="zh-CN"/>
        </w:rPr>
        <w:t>s</w:t>
      </w:r>
      <w:r w:rsidR="00A136DF">
        <w:rPr>
          <w:rFonts w:eastAsia="宋体"/>
          <w:sz w:val="22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2D47" w14:paraId="72E47AFC" w14:textId="77777777" w:rsidTr="00B52D47">
        <w:tc>
          <w:tcPr>
            <w:tcW w:w="9629" w:type="dxa"/>
          </w:tcPr>
          <w:p w14:paraId="1B9F5173" w14:textId="77777777" w:rsidR="00B52D47" w:rsidRPr="00B71987" w:rsidRDefault="00B52D47" w:rsidP="00B52D47">
            <w:pPr>
              <w:pStyle w:val="2"/>
              <w:rPr>
                <w:lang w:eastAsia="ko-KR"/>
              </w:rPr>
            </w:pPr>
            <w:bookmarkStart w:id="3" w:name="_Toc29239856"/>
            <w:bookmarkStart w:id="4" w:name="_Toc37296216"/>
            <w:bookmarkStart w:id="5" w:name="_Toc46490343"/>
            <w:bookmarkStart w:id="6" w:name="_Toc52752038"/>
            <w:bookmarkStart w:id="7" w:name="_Toc52796500"/>
            <w:bookmarkStart w:id="8" w:name="_Toc131023427"/>
            <w:r w:rsidRPr="00B71987">
              <w:rPr>
                <w:lang w:eastAsia="ko-KR"/>
              </w:rPr>
              <w:t>5.12</w:t>
            </w:r>
            <w:r w:rsidRPr="00B71987">
              <w:rPr>
                <w:lang w:eastAsia="ko-KR"/>
              </w:rPr>
              <w:tab/>
              <w:t>MAC Reset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4A045775" w14:textId="77777777" w:rsidR="00B52D47" w:rsidRPr="00B71987" w:rsidRDefault="00B52D47" w:rsidP="00A70437">
            <w:pPr>
              <w:adjustRightInd w:val="0"/>
              <w:snapToGrid w:val="0"/>
              <w:spacing w:after="0"/>
            </w:pPr>
            <w:r w:rsidRPr="00B71987">
              <w:t xml:space="preserve">If a reset of the MAC entity is requested by upper layers or the reset of the MAC entity is triggered due to SCG deactivation as defined in clause 5.29, the </w:t>
            </w:r>
            <w:r w:rsidRPr="00B71987">
              <w:rPr>
                <w:noProof/>
              </w:rPr>
              <w:t>MAC entity</w:t>
            </w:r>
            <w:r w:rsidRPr="00B71987">
              <w:t xml:space="preserve"> shall:</w:t>
            </w:r>
          </w:p>
          <w:p w14:paraId="239C0390" w14:textId="77777777" w:rsidR="00B52D47" w:rsidRPr="00B71987" w:rsidRDefault="00B52D47" w:rsidP="00A70437">
            <w:pPr>
              <w:pStyle w:val="B1"/>
              <w:adjustRightInd w:val="0"/>
              <w:snapToGrid w:val="0"/>
              <w:spacing w:after="0"/>
              <w:rPr>
                <w:lang w:eastAsia="ko-KR"/>
              </w:rPr>
            </w:pPr>
            <w:r w:rsidRPr="00B71987">
              <w:rPr>
                <w:lang w:eastAsia="ko-KR"/>
              </w:rPr>
              <w:t>1&gt;</w:t>
            </w:r>
            <w:r w:rsidRPr="00B71987">
              <w:rPr>
                <w:lang w:eastAsia="ko-KR"/>
              </w:rPr>
              <w:tab/>
              <w:t>if the MAC reset is not due to SCG deactivation:</w:t>
            </w:r>
          </w:p>
          <w:p w14:paraId="33417FE8" w14:textId="77777777" w:rsidR="00B52D47" w:rsidRPr="00B71987" w:rsidRDefault="00B52D47" w:rsidP="00A70437">
            <w:pPr>
              <w:pStyle w:val="B2"/>
              <w:adjustRightInd w:val="0"/>
              <w:snapToGrid w:val="0"/>
              <w:spacing w:after="0"/>
            </w:pPr>
            <w:r w:rsidRPr="00B71987">
              <w:rPr>
                <w:lang w:eastAsia="ko-KR"/>
              </w:rPr>
              <w:t>2&gt;</w:t>
            </w:r>
            <w:r w:rsidRPr="00B71987">
              <w:tab/>
              <w:t xml:space="preserve">initialize </w:t>
            </w:r>
            <w:proofErr w:type="spellStart"/>
            <w:r w:rsidRPr="00B71987">
              <w:rPr>
                <w:i/>
              </w:rPr>
              <w:t>Bj</w:t>
            </w:r>
            <w:proofErr w:type="spellEnd"/>
            <w:r w:rsidRPr="00B71987">
              <w:t xml:space="preserve"> for each logical channel to zero;</w:t>
            </w:r>
          </w:p>
          <w:p w14:paraId="72D4C3E4" w14:textId="77777777" w:rsidR="00B52D47" w:rsidRPr="00B71987" w:rsidRDefault="00B52D47" w:rsidP="00A70437">
            <w:pPr>
              <w:pStyle w:val="B1"/>
              <w:adjustRightInd w:val="0"/>
              <w:snapToGrid w:val="0"/>
              <w:spacing w:after="0"/>
              <w:rPr>
                <w:lang w:eastAsia="fr-FR"/>
              </w:rPr>
            </w:pPr>
            <w:r w:rsidRPr="00B71987">
              <w:rPr>
                <w:lang w:eastAsia="fr-FR"/>
              </w:rPr>
              <w:t>1&gt;</w:t>
            </w:r>
            <w:r w:rsidRPr="00B71987">
              <w:rPr>
                <w:lang w:eastAsia="fr-FR"/>
              </w:rPr>
              <w:tab/>
              <w:t xml:space="preserve">initialize </w:t>
            </w:r>
            <w:proofErr w:type="spellStart"/>
            <w:r w:rsidRPr="00B71987">
              <w:rPr>
                <w:i/>
                <w:lang w:eastAsia="fr-FR"/>
              </w:rPr>
              <w:t>SBj</w:t>
            </w:r>
            <w:proofErr w:type="spellEnd"/>
            <w:r w:rsidRPr="00B71987">
              <w:rPr>
                <w:lang w:eastAsia="fr-FR"/>
              </w:rPr>
              <w:t xml:space="preserve"> for each logical channel to zero if </w:t>
            </w:r>
            <w:proofErr w:type="spellStart"/>
            <w:r w:rsidRPr="00B71987">
              <w:rPr>
                <w:lang w:eastAsia="fr-FR"/>
              </w:rPr>
              <w:t>Sidelink</w:t>
            </w:r>
            <w:proofErr w:type="spellEnd"/>
            <w:r w:rsidRPr="00B71987">
              <w:rPr>
                <w:lang w:eastAsia="fr-FR"/>
              </w:rPr>
              <w:t xml:space="preserve"> resource allocation mode 1 is configured by RRC;</w:t>
            </w:r>
          </w:p>
          <w:p w14:paraId="676BEF25" w14:textId="77777777" w:rsidR="00B52D47" w:rsidRPr="00B71987" w:rsidRDefault="00B52D47" w:rsidP="00A70437">
            <w:pPr>
              <w:adjustRightInd w:val="0"/>
              <w:snapToGrid w:val="0"/>
              <w:spacing w:after="0"/>
              <w:ind w:left="568" w:hanging="284"/>
              <w:rPr>
                <w:lang w:eastAsia="ko-KR"/>
              </w:rPr>
            </w:pPr>
            <w:r w:rsidRPr="00B71987">
              <w:rPr>
                <w:lang w:eastAsia="ko-KR"/>
              </w:rPr>
              <w:t>1&gt;</w:t>
            </w:r>
            <w:r w:rsidRPr="00B71987">
              <w:rPr>
                <w:lang w:eastAsia="ko-KR"/>
              </w:rPr>
              <w:tab/>
              <w:t xml:space="preserve">if upper layers indicate SCG deactivation and </w:t>
            </w:r>
            <w:r w:rsidRPr="00B71987">
              <w:rPr>
                <w:i/>
                <w:iCs/>
                <w:lang w:eastAsia="ko-KR"/>
              </w:rPr>
              <w:t>bfd-and-RLM</w:t>
            </w:r>
            <w:r w:rsidRPr="00B71987">
              <w:rPr>
                <w:iCs/>
                <w:lang w:eastAsia="ko-KR"/>
              </w:rPr>
              <w:t xml:space="preserve"> </w:t>
            </w:r>
            <w:r w:rsidRPr="00B71987">
              <w:rPr>
                <w:lang w:eastAsia="ko-KR"/>
              </w:rPr>
              <w:t xml:space="preserve">with value </w:t>
            </w:r>
            <w:r w:rsidRPr="00B71987">
              <w:rPr>
                <w:i/>
                <w:iCs/>
                <w:lang w:eastAsia="ko-KR"/>
              </w:rPr>
              <w:t>true</w:t>
            </w:r>
            <w:r w:rsidRPr="00B71987">
              <w:rPr>
                <w:iCs/>
                <w:lang w:eastAsia="ko-KR"/>
              </w:rPr>
              <w:t xml:space="preserve"> </w:t>
            </w:r>
            <w:r w:rsidRPr="00B71987">
              <w:rPr>
                <w:lang w:eastAsia="ko-KR"/>
              </w:rPr>
              <w:t>is configured for the deactivated SCG:</w:t>
            </w:r>
          </w:p>
          <w:p w14:paraId="32C25F3F" w14:textId="77777777" w:rsidR="00B52D47" w:rsidRPr="00B71987" w:rsidRDefault="00B52D47" w:rsidP="00A70437">
            <w:pPr>
              <w:adjustRightInd w:val="0"/>
              <w:snapToGrid w:val="0"/>
              <w:spacing w:after="0"/>
              <w:ind w:left="851" w:hanging="284"/>
              <w:rPr>
                <w:lang w:eastAsia="ko-KR"/>
              </w:rPr>
            </w:pPr>
            <w:r w:rsidRPr="00B71987">
              <w:rPr>
                <w:lang w:eastAsia="ko-KR"/>
              </w:rPr>
              <w:t>2&gt;</w:t>
            </w:r>
            <w:r w:rsidRPr="00B71987">
              <w:rPr>
                <w:lang w:eastAsia="ko-KR"/>
              </w:rPr>
              <w:tab/>
              <w:t xml:space="preserve">stop (if running) all timers except </w:t>
            </w:r>
            <w:proofErr w:type="spellStart"/>
            <w:r w:rsidRPr="00B71987">
              <w:rPr>
                <w:i/>
                <w:iCs/>
                <w:lang w:eastAsia="ko-KR"/>
              </w:rPr>
              <w:t>beamFailureDetectionTimer</w:t>
            </w:r>
            <w:proofErr w:type="spellEnd"/>
            <w:r w:rsidRPr="00B71987">
              <w:rPr>
                <w:lang w:eastAsia="ko-KR"/>
              </w:rPr>
              <w:t xml:space="preserve"> associated with </w:t>
            </w:r>
            <w:proofErr w:type="spellStart"/>
            <w:r w:rsidRPr="00B71987">
              <w:rPr>
                <w:lang w:eastAsia="ko-KR"/>
              </w:rPr>
              <w:t>PSCell</w:t>
            </w:r>
            <w:proofErr w:type="spellEnd"/>
            <w:r w:rsidRPr="00B71987">
              <w:rPr>
                <w:lang w:eastAsia="ko-KR"/>
              </w:rPr>
              <w:t xml:space="preserve"> and </w:t>
            </w:r>
            <w:proofErr w:type="spellStart"/>
            <w:r w:rsidRPr="00B71987">
              <w:rPr>
                <w:i/>
                <w:iCs/>
                <w:lang w:eastAsia="ko-KR"/>
              </w:rPr>
              <w:t>timeAlignmentTimer</w:t>
            </w:r>
            <w:r w:rsidRPr="00B71987">
              <w:rPr>
                <w:lang w:eastAsia="ko-KR"/>
              </w:rPr>
              <w:t>s</w:t>
            </w:r>
            <w:proofErr w:type="spellEnd"/>
            <w:r w:rsidRPr="00B71987">
              <w:rPr>
                <w:lang w:eastAsia="ko-KR"/>
              </w:rPr>
              <w:t>.</w:t>
            </w:r>
          </w:p>
          <w:p w14:paraId="65CCB094" w14:textId="77777777" w:rsidR="00B52D47" w:rsidRPr="00B71987" w:rsidRDefault="00B52D47" w:rsidP="00A70437">
            <w:pPr>
              <w:adjustRightInd w:val="0"/>
              <w:snapToGrid w:val="0"/>
              <w:spacing w:after="0"/>
              <w:ind w:left="568" w:hanging="284"/>
              <w:rPr>
                <w:lang w:eastAsia="ko-KR"/>
              </w:rPr>
            </w:pPr>
            <w:r w:rsidRPr="00B71987">
              <w:rPr>
                <w:lang w:eastAsia="ko-KR"/>
              </w:rPr>
              <w:t>1&gt;</w:t>
            </w:r>
            <w:r w:rsidRPr="00B71987">
              <w:rPr>
                <w:lang w:eastAsia="ko-KR"/>
              </w:rPr>
              <w:tab/>
              <w:t>else:</w:t>
            </w:r>
          </w:p>
          <w:p w14:paraId="789EFC8C" w14:textId="77777777" w:rsidR="00B52D47" w:rsidRPr="00B71987" w:rsidRDefault="00B52D47" w:rsidP="00A70437">
            <w:pPr>
              <w:pStyle w:val="B2"/>
              <w:adjustRightInd w:val="0"/>
              <w:snapToGrid w:val="0"/>
              <w:spacing w:after="0"/>
            </w:pPr>
            <w:r w:rsidRPr="00B71987">
              <w:t>2&gt;</w:t>
            </w:r>
            <w:r w:rsidRPr="00B71987">
              <w:tab/>
              <w:t xml:space="preserve">stop (if running) all timers, </w:t>
            </w:r>
            <w:r w:rsidRPr="00B52D47">
              <w:rPr>
                <w:highlight w:val="yellow"/>
              </w:rPr>
              <w:t>except MBS broadcast DRX timers</w:t>
            </w:r>
            <w:r w:rsidRPr="00B71987">
              <w:t>;</w:t>
            </w:r>
          </w:p>
          <w:p w14:paraId="5FF270F6" w14:textId="6C7F879C" w:rsidR="00B52D47" w:rsidRPr="00A70437" w:rsidRDefault="00B52D47" w:rsidP="00A70437">
            <w:pPr>
              <w:pStyle w:val="B2"/>
              <w:adjustRightInd w:val="0"/>
              <w:snapToGrid w:val="0"/>
              <w:spacing w:after="0"/>
              <w:rPr>
                <w:rFonts w:hint="eastAsia"/>
              </w:rPr>
            </w:pPr>
            <w:r w:rsidRPr="00B71987">
              <w:t>2&gt;</w:t>
            </w:r>
            <w:r w:rsidRPr="00B71987">
              <w:tab/>
              <w:t xml:space="preserve">consider all </w:t>
            </w:r>
            <w:r w:rsidRPr="00B71987">
              <w:rPr>
                <w:i/>
                <w:noProof/>
              </w:rPr>
              <w:t>timeAlignmentTimer</w:t>
            </w:r>
            <w:r w:rsidRPr="00B71987">
              <w:rPr>
                <w:iCs/>
                <w:noProof/>
              </w:rPr>
              <w:t>s,</w:t>
            </w:r>
            <w:r w:rsidRPr="00B71987">
              <w:rPr>
                <w:iCs/>
                <w:noProof/>
                <w:lang w:eastAsia="zh-CN"/>
              </w:rPr>
              <w:t xml:space="preserve"> </w:t>
            </w:r>
            <w:r w:rsidRPr="00B71987">
              <w:rPr>
                <w:i/>
                <w:iCs/>
                <w:noProof/>
                <w:lang w:eastAsia="zh-CN"/>
              </w:rPr>
              <w:t>inactivePosSRS-TimeAlignmentTimer</w:t>
            </w:r>
            <w:r w:rsidRPr="00B71987">
              <w:rPr>
                <w:iCs/>
                <w:noProof/>
                <w:lang w:eastAsia="zh-CN"/>
              </w:rPr>
              <w:t>,</w:t>
            </w:r>
            <w:r w:rsidRPr="00B71987">
              <w:t xml:space="preserve"> </w:t>
            </w:r>
            <w:r w:rsidRPr="00B71987">
              <w:rPr>
                <w:iCs/>
              </w:rPr>
              <w:t xml:space="preserve">and </w:t>
            </w:r>
            <w:r w:rsidRPr="00B71987">
              <w:rPr>
                <w:i/>
                <w:iCs/>
              </w:rPr>
              <w:t>cg-SDT-</w:t>
            </w:r>
            <w:proofErr w:type="spellStart"/>
            <w:r w:rsidRPr="00B71987">
              <w:rPr>
                <w:i/>
                <w:iCs/>
              </w:rPr>
              <w:t>TimeAlignmentTimer</w:t>
            </w:r>
            <w:proofErr w:type="spellEnd"/>
            <w:r w:rsidRPr="00B71987">
              <w:rPr>
                <w:iCs/>
              </w:rPr>
              <w:t xml:space="preserve">, if configured, </w:t>
            </w:r>
            <w:r w:rsidRPr="00B71987">
              <w:t>as expired and perform the corresponding actions in clause 5.2;</w:t>
            </w:r>
          </w:p>
        </w:tc>
      </w:tr>
    </w:tbl>
    <w:p w14:paraId="7886B0CA" w14:textId="69FE5907" w:rsidR="00974B40" w:rsidRPr="00BB76E7" w:rsidRDefault="00302C7A" w:rsidP="0013246F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sz w:val="22"/>
          <w:szCs w:val="22"/>
        </w:rPr>
      </w:pPr>
      <w:r>
        <w:rPr>
          <w:rFonts w:eastAsia="宋体"/>
          <w:sz w:val="22"/>
          <w:lang w:eastAsia="zh-CN"/>
        </w:rPr>
        <w:t xml:space="preserve">However, in our understanding, </w:t>
      </w:r>
      <w:r w:rsidR="00504BF2">
        <w:rPr>
          <w:rFonts w:eastAsia="宋体"/>
          <w:sz w:val="22"/>
          <w:lang w:eastAsia="zh-CN"/>
        </w:rPr>
        <w:t xml:space="preserve">the running </w:t>
      </w:r>
      <w:r>
        <w:rPr>
          <w:rFonts w:eastAsia="宋体"/>
          <w:sz w:val="22"/>
          <w:lang w:eastAsia="zh-CN"/>
        </w:rPr>
        <w:t xml:space="preserve">MBS multicast DRX timers </w:t>
      </w:r>
      <w:r w:rsidR="00504BF2">
        <w:rPr>
          <w:rFonts w:eastAsia="宋体"/>
          <w:sz w:val="22"/>
          <w:lang w:eastAsia="zh-CN"/>
        </w:rPr>
        <w:t xml:space="preserve">of service(s) indicated to receive in </w:t>
      </w:r>
      <w:r w:rsidR="002C78BD">
        <w:rPr>
          <w:rFonts w:eastAsia="宋体"/>
          <w:sz w:val="22"/>
          <w:lang w:eastAsia="zh-CN"/>
        </w:rPr>
        <w:t>RRC_INACTIVE</w:t>
      </w:r>
      <w:r>
        <w:rPr>
          <w:rFonts w:eastAsia="宋体"/>
          <w:sz w:val="22"/>
          <w:lang w:eastAsia="zh-CN"/>
        </w:rPr>
        <w:t xml:space="preserve"> need to be also kept when </w:t>
      </w:r>
      <w:r w:rsidR="00510462">
        <w:rPr>
          <w:rFonts w:eastAsia="宋体"/>
          <w:sz w:val="22"/>
          <w:lang w:eastAsia="zh-CN"/>
        </w:rPr>
        <w:t>RRC state transition</w:t>
      </w:r>
      <w:r w:rsidR="000963E3">
        <w:rPr>
          <w:rFonts w:eastAsia="宋体"/>
          <w:sz w:val="22"/>
          <w:lang w:eastAsia="zh-CN"/>
        </w:rPr>
        <w:t>/</w:t>
      </w:r>
      <w:r>
        <w:rPr>
          <w:rFonts w:eastAsia="宋体"/>
          <w:sz w:val="22"/>
          <w:lang w:eastAsia="zh-CN"/>
        </w:rPr>
        <w:t xml:space="preserve">MAC reset, e.g. release </w:t>
      </w:r>
      <w:r w:rsidR="00D643A6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 xml:space="preserve">from </w:t>
      </w:r>
      <w:r w:rsidR="002C78BD">
        <w:rPr>
          <w:rFonts w:eastAsia="宋体"/>
          <w:sz w:val="22"/>
          <w:lang w:eastAsia="zh-CN"/>
        </w:rPr>
        <w:lastRenderedPageBreak/>
        <w:t>RRC_CONNECTED</w:t>
      </w:r>
      <w:r>
        <w:rPr>
          <w:rFonts w:eastAsia="宋体"/>
          <w:sz w:val="22"/>
          <w:lang w:eastAsia="zh-CN"/>
        </w:rPr>
        <w:t xml:space="preserve"> state to </w:t>
      </w:r>
      <w:r w:rsidR="002C78BD">
        <w:rPr>
          <w:rFonts w:eastAsia="宋体"/>
          <w:sz w:val="22"/>
          <w:lang w:eastAsia="zh-CN"/>
        </w:rPr>
        <w:t>RRC_INACTIVE</w:t>
      </w:r>
      <w:r w:rsidR="00FD0DD6">
        <w:rPr>
          <w:rFonts w:eastAsia="宋体"/>
          <w:sz w:val="22"/>
          <w:lang w:eastAsia="zh-CN"/>
        </w:rPr>
        <w:t xml:space="preserve"> state</w:t>
      </w:r>
      <w:r w:rsidR="000963E3">
        <w:rPr>
          <w:rFonts w:eastAsia="宋体"/>
          <w:sz w:val="22"/>
          <w:lang w:eastAsia="zh-CN"/>
        </w:rPr>
        <w:t xml:space="preserve"> or vice versa</w:t>
      </w:r>
      <w:r w:rsidR="00BE4372">
        <w:rPr>
          <w:rFonts w:eastAsia="宋体"/>
          <w:sz w:val="22"/>
          <w:lang w:eastAsia="zh-CN"/>
        </w:rPr>
        <w:t>.</w:t>
      </w:r>
      <w:r w:rsidR="0062793D">
        <w:rPr>
          <w:rFonts w:eastAsia="宋体"/>
          <w:sz w:val="22"/>
          <w:lang w:eastAsia="zh-CN"/>
        </w:rPr>
        <w:t xml:space="preserve"> Since the running MBS multicast DRX timers implicitly reflect that the corresponding multicast session(s) is in activated state now</w:t>
      </w:r>
      <w:r w:rsidR="005D42B9">
        <w:rPr>
          <w:rFonts w:eastAsia="宋体"/>
          <w:sz w:val="22"/>
          <w:lang w:eastAsia="zh-CN"/>
        </w:rPr>
        <w:t>, keeping these timers will bring better service continuity and user experience for multicast service</w:t>
      </w:r>
      <w:r w:rsidR="00AB0E0B">
        <w:rPr>
          <w:rFonts w:eastAsia="宋体"/>
          <w:sz w:val="22"/>
          <w:lang w:eastAsia="zh-CN"/>
        </w:rPr>
        <w:t>.</w:t>
      </w:r>
      <w:r w:rsidR="003A4836">
        <w:rPr>
          <w:rFonts w:eastAsia="宋体"/>
          <w:sz w:val="22"/>
          <w:lang w:eastAsia="zh-CN"/>
        </w:rPr>
        <w:t xml:space="preserve"> Even though these timers are re-configured or released later, e.g. in MCCH configuration, corresponding timers reconfiguration or stop/releasing operation can also be performed normally.</w:t>
      </w:r>
      <w:r w:rsidR="00896777">
        <w:rPr>
          <w:rFonts w:eastAsia="宋体"/>
          <w:sz w:val="22"/>
          <w:lang w:eastAsia="zh-CN"/>
        </w:rPr>
        <w:t xml:space="preserve"> Hence, compared to stop all running multicast DRX timers upon MAC reset, keeping multicast </w:t>
      </w:r>
      <w:r w:rsidR="000963E3">
        <w:rPr>
          <w:rFonts w:eastAsia="宋体"/>
          <w:sz w:val="22"/>
          <w:lang w:eastAsia="zh-CN"/>
        </w:rPr>
        <w:t xml:space="preserve">DRX timers for service(s) indicated to receive in </w:t>
      </w:r>
      <w:r w:rsidR="002C78BD">
        <w:rPr>
          <w:rFonts w:eastAsia="宋体"/>
          <w:sz w:val="22"/>
          <w:lang w:eastAsia="zh-CN"/>
        </w:rPr>
        <w:t>RRC_INACTIVE</w:t>
      </w:r>
      <w:r w:rsidR="000963E3">
        <w:rPr>
          <w:rFonts w:eastAsia="宋体"/>
          <w:sz w:val="22"/>
          <w:lang w:eastAsia="zh-CN"/>
        </w:rPr>
        <w:t xml:space="preserve"> can avoid one or several DRX cycles of lost packets without any new efforts.</w:t>
      </w:r>
    </w:p>
    <w:p w14:paraId="106B1EBB" w14:textId="5798F4AA" w:rsidR="00974B40" w:rsidRDefault="00CE5E2F" w:rsidP="00CE5E2F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H</w:t>
      </w:r>
      <w:r>
        <w:rPr>
          <w:rFonts w:eastAsia="宋体"/>
          <w:sz w:val="22"/>
          <w:lang w:eastAsia="zh-CN"/>
        </w:rPr>
        <w:t>ence, we propose:</w:t>
      </w:r>
    </w:p>
    <w:p w14:paraId="590E9166" w14:textId="6BDA4D93" w:rsidR="00EC0702" w:rsidRDefault="00EC0702" w:rsidP="00EC0702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RAN2 to accept</w:t>
      </w:r>
      <w:r w:rsidR="002C78BD">
        <w:rPr>
          <w:rFonts w:ascii="Times New Roman" w:hAnsi="Times New Roman"/>
          <w:sz w:val="22"/>
          <w:szCs w:val="22"/>
        </w:rPr>
        <w:t xml:space="preserve"> in MAC reset sub-section</w:t>
      </w:r>
      <w:r>
        <w:rPr>
          <w:rFonts w:ascii="Times New Roman" w:hAnsi="Times New Roman"/>
          <w:sz w:val="22"/>
          <w:szCs w:val="22"/>
        </w:rPr>
        <w:t xml:space="preserve"> to stop (if running) all timers, except MBS broad</w:t>
      </w:r>
      <w:r w:rsidR="00834ADF">
        <w:rPr>
          <w:rFonts w:ascii="Times New Roman" w:hAnsi="Times New Roman"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ast DRX timers and MBS multicast DRX timers if the corresponding</w:t>
      </w:r>
      <w:r w:rsidR="00583CC5">
        <w:rPr>
          <w:rFonts w:ascii="Times New Roman" w:hAnsi="Times New Roman"/>
          <w:sz w:val="22"/>
          <w:szCs w:val="22"/>
        </w:rPr>
        <w:t xml:space="preserve"> multicast is configured to </w:t>
      </w:r>
      <w:r w:rsidR="00632393">
        <w:rPr>
          <w:rFonts w:ascii="Times New Roman" w:hAnsi="Times New Roman"/>
          <w:sz w:val="22"/>
          <w:szCs w:val="22"/>
        </w:rPr>
        <w:t>receive in RRC_INACTIVE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658276A5" w14:textId="77777777" w:rsidR="00EC0702" w:rsidRPr="00EC0702" w:rsidRDefault="00EC0702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</w:p>
    <w:p w14:paraId="035F5FC9" w14:textId="77777777" w:rsidR="002C64EA" w:rsidRDefault="002C64EA" w:rsidP="002C64EA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bCs/>
        </w:rPr>
      </w:pPr>
      <w:r>
        <w:rPr>
          <w:b/>
          <w:bCs/>
        </w:rPr>
        <w:t>3. Conclusion</w:t>
      </w:r>
    </w:p>
    <w:p w14:paraId="7CEA4D1A" w14:textId="2A13B96A" w:rsidR="002C64EA" w:rsidRDefault="002C64EA" w:rsidP="00205BC6">
      <w:pPr>
        <w:spacing w:before="120" w:after="120"/>
        <w:jc w:val="both"/>
        <w:rPr>
          <w:rFonts w:eastAsia="宋体"/>
          <w:sz w:val="22"/>
          <w:lang w:eastAsia="zh-CN"/>
        </w:rPr>
      </w:pPr>
      <w:r w:rsidRPr="007A32E4">
        <w:rPr>
          <w:rFonts w:eastAsia="宋体"/>
          <w:sz w:val="22"/>
          <w:lang w:eastAsia="zh-CN"/>
        </w:rPr>
        <w:t xml:space="preserve">In this contribution, we </w:t>
      </w:r>
      <w:r w:rsidR="00205BC6">
        <w:rPr>
          <w:rFonts w:eastAsia="宋体"/>
          <w:sz w:val="22"/>
          <w:lang w:eastAsia="zh-CN"/>
        </w:rPr>
        <w:t>ha</w:t>
      </w:r>
      <w:r w:rsidR="00CF1A67">
        <w:rPr>
          <w:rFonts w:eastAsia="宋体"/>
          <w:sz w:val="22"/>
          <w:lang w:eastAsia="zh-CN"/>
        </w:rPr>
        <w:t>ve</w:t>
      </w:r>
      <w:r w:rsidR="00205BC6">
        <w:rPr>
          <w:rFonts w:eastAsia="宋体"/>
          <w:sz w:val="22"/>
          <w:lang w:eastAsia="zh-CN"/>
        </w:rPr>
        <w:t xml:space="preserve"> </w:t>
      </w:r>
      <w:r w:rsidR="00CF1A67">
        <w:rPr>
          <w:sz w:val="22"/>
        </w:rPr>
        <w:t xml:space="preserve">provided our considerations on </w:t>
      </w:r>
      <w:bookmarkStart w:id="9" w:name="_GoBack"/>
      <w:bookmarkEnd w:id="9"/>
      <w:r w:rsidR="00553880">
        <w:rPr>
          <w:sz w:val="22"/>
        </w:rPr>
        <w:t>the remaining issue about</w:t>
      </w:r>
      <w:r w:rsidR="00553880" w:rsidRPr="004753DB">
        <w:rPr>
          <w:rFonts w:eastAsia="宋体"/>
          <w:sz w:val="22"/>
          <w:szCs w:val="22"/>
          <w:lang w:eastAsia="zh-CN"/>
        </w:rPr>
        <w:t xml:space="preserve"> </w:t>
      </w:r>
      <w:r w:rsidR="00553880">
        <w:rPr>
          <w:rFonts w:eastAsia="宋体" w:hint="eastAsia"/>
          <w:sz w:val="22"/>
          <w:szCs w:val="22"/>
          <w:lang w:eastAsia="zh-CN"/>
        </w:rPr>
        <w:t>h</w:t>
      </w:r>
      <w:r w:rsidR="00553880">
        <w:rPr>
          <w:rFonts w:eastAsia="宋体"/>
          <w:sz w:val="22"/>
          <w:szCs w:val="22"/>
          <w:lang w:eastAsia="zh-CN"/>
        </w:rPr>
        <w:t xml:space="preserve">ow to handle </w:t>
      </w:r>
      <w:r w:rsidR="00553880" w:rsidRPr="00B71987">
        <w:t xml:space="preserve">MBS </w:t>
      </w:r>
      <w:r w:rsidR="00553880">
        <w:t>multicast</w:t>
      </w:r>
      <w:r w:rsidR="00553880" w:rsidRPr="00B71987">
        <w:t xml:space="preserve"> DRX timers</w:t>
      </w:r>
      <w:r w:rsidR="00553880">
        <w:t xml:space="preserve"> when MAC reset</w:t>
      </w:r>
      <w:r w:rsidRPr="007A32E4">
        <w:rPr>
          <w:rFonts w:eastAsia="宋体"/>
          <w:sz w:val="22"/>
          <w:lang w:eastAsia="zh-CN"/>
        </w:rPr>
        <w:t>.</w:t>
      </w:r>
      <w:r w:rsidR="00DB6429">
        <w:rPr>
          <w:rFonts w:eastAsia="宋体"/>
          <w:sz w:val="22"/>
          <w:lang w:eastAsia="zh-CN"/>
        </w:rPr>
        <w:t xml:space="preserve"> T</w:t>
      </w:r>
      <w:r w:rsidR="00CF1A67">
        <w:rPr>
          <w:rFonts w:eastAsia="宋体"/>
          <w:sz w:val="22"/>
          <w:lang w:eastAsia="zh-CN"/>
        </w:rPr>
        <w:t xml:space="preserve">he </w:t>
      </w:r>
      <w:r w:rsidRPr="007A32E4">
        <w:rPr>
          <w:rFonts w:eastAsia="宋体"/>
          <w:sz w:val="22"/>
          <w:lang w:eastAsia="zh-CN"/>
        </w:rPr>
        <w:t>proposal</w:t>
      </w:r>
      <w:r w:rsidR="00CF1A67">
        <w:rPr>
          <w:rFonts w:eastAsia="宋体"/>
          <w:sz w:val="22"/>
          <w:lang w:eastAsia="zh-CN"/>
        </w:rPr>
        <w:t xml:space="preserve"> </w:t>
      </w:r>
      <w:r w:rsidR="00834ADF">
        <w:rPr>
          <w:rFonts w:eastAsia="宋体"/>
          <w:sz w:val="22"/>
          <w:lang w:eastAsia="zh-CN"/>
        </w:rPr>
        <w:t>is</w:t>
      </w:r>
      <w:r w:rsidR="00CF1A67">
        <w:rPr>
          <w:rFonts w:eastAsia="宋体"/>
          <w:sz w:val="22"/>
          <w:lang w:eastAsia="zh-CN"/>
        </w:rPr>
        <w:t xml:space="preserve"> summarized as follows</w:t>
      </w:r>
      <w:r w:rsidR="00FC479B">
        <w:rPr>
          <w:rFonts w:eastAsia="宋体"/>
          <w:sz w:val="22"/>
          <w:lang w:eastAsia="zh-CN"/>
        </w:rPr>
        <w:t>,</w:t>
      </w:r>
    </w:p>
    <w:p w14:paraId="3652473D" w14:textId="038DA407" w:rsidR="00381A4F" w:rsidRDefault="00381A4F" w:rsidP="00381A4F">
      <w:pPr>
        <w:pStyle w:val="Proposal"/>
        <w:numPr>
          <w:ilvl w:val="0"/>
          <w:numId w:val="15"/>
        </w:numPr>
        <w:tabs>
          <w:tab w:val="clear" w:pos="2024"/>
        </w:tabs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RAN2 to accept in MAC reset sub-section to stop (if running) all timers, except MBS broad</w:t>
      </w:r>
      <w:r w:rsidR="00834ADF">
        <w:rPr>
          <w:rFonts w:ascii="Times New Roman" w:hAnsi="Times New Roman"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 xml:space="preserve">ast DRX timers and MBS multicast DRX timers if the corresponding multicast is configured to receive in RRC_INACTIVE. </w:t>
      </w:r>
    </w:p>
    <w:p w14:paraId="73BFB049" w14:textId="77777777" w:rsidR="002D2B48" w:rsidRPr="00381A4F" w:rsidRDefault="002D2B48" w:rsidP="0071186A">
      <w:pPr>
        <w:spacing w:before="120" w:after="240"/>
        <w:jc w:val="both"/>
        <w:rPr>
          <w:rFonts w:eastAsiaTheme="minorEastAsia"/>
          <w:b/>
          <w:sz w:val="22"/>
          <w:szCs w:val="22"/>
        </w:rPr>
      </w:pP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57508522" w14:textId="45887072" w:rsidR="00FB70DB" w:rsidRDefault="00FB70DB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 w:rsidRPr="00EA082D">
        <w:rPr>
          <w:rFonts w:ascii="Times New Roman" w:eastAsia="宋体" w:hAnsi="Times New Roman" w:cs="Times New Roman"/>
          <w:sz w:val="22"/>
          <w:szCs w:val="22"/>
        </w:rPr>
        <w:t>R2#12</w:t>
      </w:r>
      <w:r w:rsidR="00470B24">
        <w:rPr>
          <w:rFonts w:ascii="Times New Roman" w:eastAsia="宋体" w:hAnsi="Times New Roman" w:cs="Times New Roman"/>
          <w:sz w:val="22"/>
          <w:szCs w:val="22"/>
        </w:rPr>
        <w:t>3</w:t>
      </w:r>
      <w:r w:rsidR="008B6CF8">
        <w:rPr>
          <w:rFonts w:ascii="Times New Roman" w:eastAsia="宋体" w:hAnsi="Times New Roman" w:cs="Times New Roman" w:hint="eastAsia"/>
          <w:sz w:val="22"/>
          <w:szCs w:val="22"/>
        </w:rPr>
        <w:t>bis</w:t>
      </w:r>
      <w:r w:rsidR="00987B5D">
        <w:rPr>
          <w:rFonts w:ascii="Times New Roman" w:eastAsia="宋体" w:hAnsi="Times New Roman" w:cs="Times New Roman"/>
          <w:sz w:val="22"/>
          <w:szCs w:val="22"/>
        </w:rPr>
        <w:t xml:space="preserve">, </w:t>
      </w:r>
      <w:r w:rsidRPr="00EA082D">
        <w:rPr>
          <w:rFonts w:ascii="Times New Roman" w:eastAsia="宋体" w:hAnsi="Times New Roman" w:cs="Times New Roman"/>
          <w:sz w:val="22"/>
          <w:szCs w:val="22"/>
        </w:rPr>
        <w:t>Meeting Report</w:t>
      </w:r>
      <w:r w:rsidR="00987B5D">
        <w:rPr>
          <w:rFonts w:ascii="Times New Roman" w:eastAsia="宋体" w:hAnsi="Times New Roman" w:cs="Times New Roman"/>
          <w:sz w:val="22"/>
          <w:szCs w:val="22"/>
        </w:rPr>
        <w:t>s</w:t>
      </w:r>
      <w:r w:rsidRPr="00EA082D">
        <w:rPr>
          <w:rFonts w:ascii="Times New Roman" w:eastAsia="宋体" w:hAnsi="Times New Roman" w:cs="Times New Roman"/>
          <w:sz w:val="22"/>
          <w:szCs w:val="22"/>
        </w:rPr>
        <w:t>.</w:t>
      </w:r>
    </w:p>
    <w:p w14:paraId="1E4EA5A0" w14:textId="0E377033" w:rsidR="008B6CF8" w:rsidRPr="00EA082D" w:rsidRDefault="008B6CF8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 w:hint="eastAsia"/>
          <w:sz w:val="22"/>
          <w:szCs w:val="22"/>
        </w:rPr>
        <w:t>TS</w:t>
      </w:r>
      <w:r>
        <w:rPr>
          <w:rFonts w:ascii="Times New Roman" w:eastAsia="宋体" w:hAnsi="Times New Roman" w:cs="Times New Roman"/>
          <w:sz w:val="22"/>
          <w:szCs w:val="22"/>
        </w:rPr>
        <w:t>38.300</w:t>
      </w:r>
      <w:r w:rsidR="00943618">
        <w:rPr>
          <w:rFonts w:ascii="Times New Roman" w:eastAsia="宋体" w:hAnsi="Times New Roman" w:cs="Times New Roman"/>
          <w:sz w:val="22"/>
          <w:szCs w:val="22"/>
        </w:rPr>
        <w:t xml:space="preserve">, </w:t>
      </w:r>
      <w:r w:rsidR="00943618" w:rsidRPr="00943618">
        <w:rPr>
          <w:rFonts w:ascii="Times New Roman" w:eastAsia="宋体" w:hAnsi="Times New Roman" w:cs="Times New Roman"/>
          <w:sz w:val="22"/>
          <w:szCs w:val="22"/>
        </w:rPr>
        <w:t>NR and NG-RAN Overall Description</w:t>
      </w:r>
      <w:r w:rsidR="003719C1">
        <w:rPr>
          <w:rFonts w:ascii="Times New Roman" w:eastAsia="宋体" w:hAnsi="Times New Roman" w:cs="Times New Roman"/>
          <w:sz w:val="22"/>
          <w:szCs w:val="22"/>
        </w:rPr>
        <w:t>;</w:t>
      </w:r>
      <w:r w:rsidR="003719C1" w:rsidRPr="003719C1">
        <w:rPr>
          <w:rFonts w:ascii="Times New Roman" w:eastAsia="宋体" w:hAnsi="Times New Roman" w:cs="Times New Roman"/>
          <w:sz w:val="22"/>
          <w:szCs w:val="22"/>
        </w:rPr>
        <w:t xml:space="preserve"> Stage 2</w:t>
      </w:r>
      <w:r w:rsidR="003719C1">
        <w:rPr>
          <w:rFonts w:ascii="Times New Roman" w:eastAsia="宋体" w:hAnsi="Times New Roman" w:cs="Times New Roman"/>
          <w:sz w:val="22"/>
          <w:szCs w:val="22"/>
        </w:rPr>
        <w:t xml:space="preserve">, </w:t>
      </w:r>
      <w:r w:rsidR="008D1375">
        <w:rPr>
          <w:rFonts w:ascii="Times New Roman" w:eastAsia="宋体" w:hAnsi="Times New Roman" w:cs="Times New Roman"/>
          <w:sz w:val="22"/>
          <w:szCs w:val="22"/>
        </w:rPr>
        <w:t>V</w:t>
      </w:r>
      <w:r w:rsidR="00D91AD7">
        <w:rPr>
          <w:rFonts w:ascii="Times New Roman" w:eastAsia="宋体" w:hAnsi="Times New Roman" w:cs="Times New Roman"/>
          <w:sz w:val="22"/>
          <w:szCs w:val="22"/>
        </w:rPr>
        <w:t>17.6.0</w:t>
      </w:r>
      <w:r w:rsidR="003F1C11">
        <w:rPr>
          <w:rFonts w:ascii="Times New Roman" w:eastAsia="宋体" w:hAnsi="Times New Roman" w:cs="Times New Roman"/>
          <w:sz w:val="22"/>
          <w:szCs w:val="22"/>
        </w:rPr>
        <w:t>, 2023-09</w:t>
      </w:r>
      <w:r w:rsidR="00D91AD7">
        <w:rPr>
          <w:rFonts w:ascii="Times New Roman" w:eastAsia="宋体" w:hAnsi="Times New Roman" w:cs="Times New Roman"/>
          <w:sz w:val="22"/>
          <w:szCs w:val="22"/>
        </w:rPr>
        <w:t>;</w:t>
      </w:r>
    </w:p>
    <w:p w14:paraId="2B9BECBA" w14:textId="77777777" w:rsidR="00C26507" w:rsidRPr="00B81C8E" w:rsidRDefault="00C26507" w:rsidP="00B5516B">
      <w:pPr>
        <w:rPr>
          <w:lang w:val="en-US" w:eastAsia="ko-KR"/>
        </w:rPr>
      </w:pPr>
    </w:p>
    <w:sectPr w:rsidR="00C26507" w:rsidRPr="00B81C8E" w:rsidSect="00B5516B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67134" w14:textId="77777777" w:rsidR="00131C1C" w:rsidRDefault="00131C1C">
      <w:r>
        <w:separator/>
      </w:r>
    </w:p>
  </w:endnote>
  <w:endnote w:type="continuationSeparator" w:id="0">
    <w:p w14:paraId="308A11FC" w14:textId="77777777" w:rsidR="00131C1C" w:rsidRDefault="0013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0D5E" w14:textId="77777777" w:rsidR="00131C1C" w:rsidRDefault="00131C1C">
      <w:r>
        <w:separator/>
      </w:r>
    </w:p>
  </w:footnote>
  <w:footnote w:type="continuationSeparator" w:id="0">
    <w:p w14:paraId="555094CC" w14:textId="77777777" w:rsidR="00131C1C" w:rsidRDefault="0013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B6B328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2" w15:restartNumberingAfterBreak="0">
    <w:nsid w:val="12173810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" w15:restartNumberingAfterBreak="0">
    <w:nsid w:val="128937A1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4" w15:restartNumberingAfterBreak="0">
    <w:nsid w:val="19B32D59"/>
    <w:multiLevelType w:val="hybridMultilevel"/>
    <w:tmpl w:val="7D34CCFC"/>
    <w:lvl w:ilvl="0" w:tplc="780E2B18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5" w15:restartNumberingAfterBreak="0">
    <w:nsid w:val="2CCD62B7"/>
    <w:multiLevelType w:val="hybridMultilevel"/>
    <w:tmpl w:val="EDD6C40E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AE1B43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52C8F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9" w15:restartNumberingAfterBreak="0">
    <w:nsid w:val="56AF49B2"/>
    <w:multiLevelType w:val="hybridMultilevel"/>
    <w:tmpl w:val="11CC046A"/>
    <w:lvl w:ilvl="0" w:tplc="8F6CCD2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1" w15:restartNumberingAfterBreak="0">
    <w:nsid w:val="69675D6D"/>
    <w:multiLevelType w:val="hybridMultilevel"/>
    <w:tmpl w:val="66FEAD7A"/>
    <w:lvl w:ilvl="0" w:tplc="631A76DC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01" w:hanging="420"/>
      </w:pPr>
    </w:lvl>
    <w:lvl w:ilvl="2" w:tplc="0409001B" w:tentative="1">
      <w:start w:val="1"/>
      <w:numFmt w:val="lowerRoman"/>
      <w:lvlText w:val="%3."/>
      <w:lvlJc w:val="right"/>
      <w:pPr>
        <w:ind w:left="3321" w:hanging="420"/>
      </w:pPr>
    </w:lvl>
    <w:lvl w:ilvl="3" w:tplc="0409000F" w:tentative="1">
      <w:start w:val="1"/>
      <w:numFmt w:val="decimal"/>
      <w:lvlText w:val="%4."/>
      <w:lvlJc w:val="left"/>
      <w:pPr>
        <w:ind w:left="3741" w:hanging="420"/>
      </w:pPr>
    </w:lvl>
    <w:lvl w:ilvl="4" w:tplc="04090019" w:tentative="1">
      <w:start w:val="1"/>
      <w:numFmt w:val="lowerLetter"/>
      <w:lvlText w:val="%5)"/>
      <w:lvlJc w:val="left"/>
      <w:pPr>
        <w:ind w:left="4161" w:hanging="420"/>
      </w:pPr>
    </w:lvl>
    <w:lvl w:ilvl="5" w:tplc="0409001B" w:tentative="1">
      <w:start w:val="1"/>
      <w:numFmt w:val="lowerRoman"/>
      <w:lvlText w:val="%6."/>
      <w:lvlJc w:val="right"/>
      <w:pPr>
        <w:ind w:left="4581" w:hanging="420"/>
      </w:pPr>
    </w:lvl>
    <w:lvl w:ilvl="6" w:tplc="0409000F" w:tentative="1">
      <w:start w:val="1"/>
      <w:numFmt w:val="decimal"/>
      <w:lvlText w:val="%7."/>
      <w:lvlJc w:val="left"/>
      <w:pPr>
        <w:ind w:left="5001" w:hanging="420"/>
      </w:pPr>
    </w:lvl>
    <w:lvl w:ilvl="7" w:tplc="04090019" w:tentative="1">
      <w:start w:val="1"/>
      <w:numFmt w:val="lowerLetter"/>
      <w:lvlText w:val="%8)"/>
      <w:lvlJc w:val="left"/>
      <w:pPr>
        <w:ind w:left="5421" w:hanging="420"/>
      </w:pPr>
    </w:lvl>
    <w:lvl w:ilvl="8" w:tplc="0409001B" w:tentative="1">
      <w:start w:val="1"/>
      <w:numFmt w:val="lowerRoman"/>
      <w:lvlText w:val="%9."/>
      <w:lvlJc w:val="right"/>
      <w:pPr>
        <w:ind w:left="5841" w:hanging="420"/>
      </w:pPr>
    </w:lvl>
  </w:abstractNum>
  <w:abstractNum w:abstractNumId="12" w15:restartNumberingAfterBreak="0">
    <w:nsid w:val="6ED81B86"/>
    <w:multiLevelType w:val="hybridMultilevel"/>
    <w:tmpl w:val="17D6E0D0"/>
    <w:lvl w:ilvl="0" w:tplc="8A8EDD9A">
      <w:start w:val="1"/>
      <w:numFmt w:val="decimal"/>
      <w:lvlText w:val="[%1].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19BB"/>
    <w:multiLevelType w:val="hybridMultilevel"/>
    <w:tmpl w:val="EDD6C40E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1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14"/>
  </w:num>
  <w:num w:numId="12">
    <w:abstractNumId w:val="5"/>
  </w:num>
  <w:num w:numId="13">
    <w:abstractNumId w:val="11"/>
  </w:num>
  <w:num w:numId="14">
    <w:abstractNumId w:val="1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128A"/>
    <w:rsid w:val="00001961"/>
    <w:rsid w:val="00001CF6"/>
    <w:rsid w:val="00001D17"/>
    <w:rsid w:val="00002083"/>
    <w:rsid w:val="000021CE"/>
    <w:rsid w:val="00002419"/>
    <w:rsid w:val="00002804"/>
    <w:rsid w:val="000032C7"/>
    <w:rsid w:val="00003566"/>
    <w:rsid w:val="00003CC2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E2"/>
    <w:rsid w:val="000126B0"/>
    <w:rsid w:val="000129DC"/>
    <w:rsid w:val="00012A59"/>
    <w:rsid w:val="00012C87"/>
    <w:rsid w:val="00012C88"/>
    <w:rsid w:val="000130A7"/>
    <w:rsid w:val="000134AE"/>
    <w:rsid w:val="000137E1"/>
    <w:rsid w:val="0001380B"/>
    <w:rsid w:val="00014103"/>
    <w:rsid w:val="000144C5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DE6"/>
    <w:rsid w:val="00016F7E"/>
    <w:rsid w:val="000173CA"/>
    <w:rsid w:val="00017479"/>
    <w:rsid w:val="00017B9E"/>
    <w:rsid w:val="00017F06"/>
    <w:rsid w:val="00020112"/>
    <w:rsid w:val="000204A8"/>
    <w:rsid w:val="0002092A"/>
    <w:rsid w:val="00020D5F"/>
    <w:rsid w:val="00020EC8"/>
    <w:rsid w:val="0002128B"/>
    <w:rsid w:val="00021836"/>
    <w:rsid w:val="000218FB"/>
    <w:rsid w:val="00021FD3"/>
    <w:rsid w:val="00023315"/>
    <w:rsid w:val="0002364F"/>
    <w:rsid w:val="00023ADC"/>
    <w:rsid w:val="000240DF"/>
    <w:rsid w:val="000243B1"/>
    <w:rsid w:val="0002453C"/>
    <w:rsid w:val="0002497E"/>
    <w:rsid w:val="0002525E"/>
    <w:rsid w:val="00025856"/>
    <w:rsid w:val="00025D1C"/>
    <w:rsid w:val="000264C6"/>
    <w:rsid w:val="00026693"/>
    <w:rsid w:val="000266C4"/>
    <w:rsid w:val="00026A46"/>
    <w:rsid w:val="00026F2B"/>
    <w:rsid w:val="00027430"/>
    <w:rsid w:val="00027CB7"/>
    <w:rsid w:val="00027E59"/>
    <w:rsid w:val="00027F70"/>
    <w:rsid w:val="000301D2"/>
    <w:rsid w:val="000306E4"/>
    <w:rsid w:val="00030DCF"/>
    <w:rsid w:val="000313FB"/>
    <w:rsid w:val="000318A7"/>
    <w:rsid w:val="00031C2A"/>
    <w:rsid w:val="00031D89"/>
    <w:rsid w:val="00031DDA"/>
    <w:rsid w:val="00032199"/>
    <w:rsid w:val="000322C9"/>
    <w:rsid w:val="000325E7"/>
    <w:rsid w:val="000328CE"/>
    <w:rsid w:val="00032BE0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299"/>
    <w:rsid w:val="00035AA6"/>
    <w:rsid w:val="00035C21"/>
    <w:rsid w:val="0003622B"/>
    <w:rsid w:val="000364D1"/>
    <w:rsid w:val="000364F3"/>
    <w:rsid w:val="0003691A"/>
    <w:rsid w:val="00037E67"/>
    <w:rsid w:val="000400D4"/>
    <w:rsid w:val="0004046F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213"/>
    <w:rsid w:val="00046C7F"/>
    <w:rsid w:val="00047574"/>
    <w:rsid w:val="000475EF"/>
    <w:rsid w:val="00047B0B"/>
    <w:rsid w:val="00047E4E"/>
    <w:rsid w:val="00050306"/>
    <w:rsid w:val="0005179F"/>
    <w:rsid w:val="00051965"/>
    <w:rsid w:val="00051BB8"/>
    <w:rsid w:val="00051E06"/>
    <w:rsid w:val="00051F0B"/>
    <w:rsid w:val="0005211A"/>
    <w:rsid w:val="00052FDA"/>
    <w:rsid w:val="00053754"/>
    <w:rsid w:val="00053CDF"/>
    <w:rsid w:val="00053D16"/>
    <w:rsid w:val="0005470C"/>
    <w:rsid w:val="00054732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6CE"/>
    <w:rsid w:val="000607EB"/>
    <w:rsid w:val="00060B0C"/>
    <w:rsid w:val="00060E55"/>
    <w:rsid w:val="000627C3"/>
    <w:rsid w:val="00062A25"/>
    <w:rsid w:val="00062E9F"/>
    <w:rsid w:val="000630FC"/>
    <w:rsid w:val="00063527"/>
    <w:rsid w:val="0006371D"/>
    <w:rsid w:val="00063960"/>
    <w:rsid w:val="00063978"/>
    <w:rsid w:val="00063C03"/>
    <w:rsid w:val="00063C83"/>
    <w:rsid w:val="0006459B"/>
    <w:rsid w:val="000654A3"/>
    <w:rsid w:val="0006573B"/>
    <w:rsid w:val="00065AEC"/>
    <w:rsid w:val="0006657B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285"/>
    <w:rsid w:val="0007394F"/>
    <w:rsid w:val="00073D09"/>
    <w:rsid w:val="00073EFB"/>
    <w:rsid w:val="000743A5"/>
    <w:rsid w:val="0007441E"/>
    <w:rsid w:val="00074484"/>
    <w:rsid w:val="00074CDB"/>
    <w:rsid w:val="000754E6"/>
    <w:rsid w:val="000758C3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F00"/>
    <w:rsid w:val="0008415F"/>
    <w:rsid w:val="00084A02"/>
    <w:rsid w:val="00086831"/>
    <w:rsid w:val="00087ED4"/>
    <w:rsid w:val="00090156"/>
    <w:rsid w:val="000902E0"/>
    <w:rsid w:val="000904D8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3F4"/>
    <w:rsid w:val="00093496"/>
    <w:rsid w:val="00093A6A"/>
    <w:rsid w:val="00093B10"/>
    <w:rsid w:val="00093CC9"/>
    <w:rsid w:val="0009429E"/>
    <w:rsid w:val="000943A1"/>
    <w:rsid w:val="0009477B"/>
    <w:rsid w:val="0009485C"/>
    <w:rsid w:val="0009492D"/>
    <w:rsid w:val="00095192"/>
    <w:rsid w:val="0009536C"/>
    <w:rsid w:val="00095589"/>
    <w:rsid w:val="0009591E"/>
    <w:rsid w:val="000959B2"/>
    <w:rsid w:val="00095C15"/>
    <w:rsid w:val="000963E3"/>
    <w:rsid w:val="000967B2"/>
    <w:rsid w:val="00096919"/>
    <w:rsid w:val="00096E79"/>
    <w:rsid w:val="00097727"/>
    <w:rsid w:val="00097D73"/>
    <w:rsid w:val="000A0310"/>
    <w:rsid w:val="000A05D9"/>
    <w:rsid w:val="000A185F"/>
    <w:rsid w:val="000A1B80"/>
    <w:rsid w:val="000A21EF"/>
    <w:rsid w:val="000A2213"/>
    <w:rsid w:val="000A235F"/>
    <w:rsid w:val="000A2659"/>
    <w:rsid w:val="000A2A9A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C0D"/>
    <w:rsid w:val="000A7ECD"/>
    <w:rsid w:val="000B0BDE"/>
    <w:rsid w:val="000B0C1E"/>
    <w:rsid w:val="000B0EDB"/>
    <w:rsid w:val="000B115F"/>
    <w:rsid w:val="000B12E7"/>
    <w:rsid w:val="000B1673"/>
    <w:rsid w:val="000B195D"/>
    <w:rsid w:val="000B1AFD"/>
    <w:rsid w:val="000B1C51"/>
    <w:rsid w:val="000B1E72"/>
    <w:rsid w:val="000B21BD"/>
    <w:rsid w:val="000B2400"/>
    <w:rsid w:val="000B25D6"/>
    <w:rsid w:val="000B2CB5"/>
    <w:rsid w:val="000B32CE"/>
    <w:rsid w:val="000B3437"/>
    <w:rsid w:val="000B38E1"/>
    <w:rsid w:val="000B3900"/>
    <w:rsid w:val="000B3B9C"/>
    <w:rsid w:val="000B3CE2"/>
    <w:rsid w:val="000B3E40"/>
    <w:rsid w:val="000B4077"/>
    <w:rsid w:val="000B46A6"/>
    <w:rsid w:val="000B4B9F"/>
    <w:rsid w:val="000B50A8"/>
    <w:rsid w:val="000B51C2"/>
    <w:rsid w:val="000B534A"/>
    <w:rsid w:val="000B54E6"/>
    <w:rsid w:val="000B57BD"/>
    <w:rsid w:val="000B6459"/>
    <w:rsid w:val="000B6ACB"/>
    <w:rsid w:val="000B6B86"/>
    <w:rsid w:val="000B6D6C"/>
    <w:rsid w:val="000B6EB0"/>
    <w:rsid w:val="000B7455"/>
    <w:rsid w:val="000C01FE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170"/>
    <w:rsid w:val="000C320E"/>
    <w:rsid w:val="000C3439"/>
    <w:rsid w:val="000C372C"/>
    <w:rsid w:val="000C3E6C"/>
    <w:rsid w:val="000C478D"/>
    <w:rsid w:val="000C4FA0"/>
    <w:rsid w:val="000C592C"/>
    <w:rsid w:val="000C6120"/>
    <w:rsid w:val="000C67B3"/>
    <w:rsid w:val="000C6810"/>
    <w:rsid w:val="000C69B4"/>
    <w:rsid w:val="000C6B59"/>
    <w:rsid w:val="000C70CC"/>
    <w:rsid w:val="000C70FC"/>
    <w:rsid w:val="000C7453"/>
    <w:rsid w:val="000C7A0E"/>
    <w:rsid w:val="000C7EC6"/>
    <w:rsid w:val="000D0123"/>
    <w:rsid w:val="000D04E8"/>
    <w:rsid w:val="000D05DC"/>
    <w:rsid w:val="000D0A5A"/>
    <w:rsid w:val="000D1498"/>
    <w:rsid w:val="000D20E4"/>
    <w:rsid w:val="000D365F"/>
    <w:rsid w:val="000D37BF"/>
    <w:rsid w:val="000D3A7A"/>
    <w:rsid w:val="000D453C"/>
    <w:rsid w:val="000D45A1"/>
    <w:rsid w:val="000D5477"/>
    <w:rsid w:val="000D5B72"/>
    <w:rsid w:val="000D6B68"/>
    <w:rsid w:val="000D6DCF"/>
    <w:rsid w:val="000D7831"/>
    <w:rsid w:val="000D7C13"/>
    <w:rsid w:val="000E00E8"/>
    <w:rsid w:val="000E07BA"/>
    <w:rsid w:val="000E08B6"/>
    <w:rsid w:val="000E0DE2"/>
    <w:rsid w:val="000E0E87"/>
    <w:rsid w:val="000E17C6"/>
    <w:rsid w:val="000E1D6F"/>
    <w:rsid w:val="000E20A4"/>
    <w:rsid w:val="000E20FD"/>
    <w:rsid w:val="000E22B7"/>
    <w:rsid w:val="000E3080"/>
    <w:rsid w:val="000E3D03"/>
    <w:rsid w:val="000E3DE7"/>
    <w:rsid w:val="000E3EB6"/>
    <w:rsid w:val="000E41CB"/>
    <w:rsid w:val="000E5562"/>
    <w:rsid w:val="000E58D6"/>
    <w:rsid w:val="000E6114"/>
    <w:rsid w:val="000E67CE"/>
    <w:rsid w:val="000E68FC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84"/>
    <w:rsid w:val="000F1A9A"/>
    <w:rsid w:val="000F20DE"/>
    <w:rsid w:val="000F22B9"/>
    <w:rsid w:val="000F2311"/>
    <w:rsid w:val="000F28F3"/>
    <w:rsid w:val="000F2977"/>
    <w:rsid w:val="000F29E7"/>
    <w:rsid w:val="000F369B"/>
    <w:rsid w:val="000F3A55"/>
    <w:rsid w:val="000F3CBD"/>
    <w:rsid w:val="000F3D1A"/>
    <w:rsid w:val="000F3DFF"/>
    <w:rsid w:val="000F3F73"/>
    <w:rsid w:val="000F43FE"/>
    <w:rsid w:val="000F458A"/>
    <w:rsid w:val="000F460C"/>
    <w:rsid w:val="000F4749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0F7A10"/>
    <w:rsid w:val="00100322"/>
    <w:rsid w:val="00100B97"/>
    <w:rsid w:val="00100BA9"/>
    <w:rsid w:val="00100CC3"/>
    <w:rsid w:val="0010129C"/>
    <w:rsid w:val="00101953"/>
    <w:rsid w:val="00102A77"/>
    <w:rsid w:val="00102BC4"/>
    <w:rsid w:val="001038A8"/>
    <w:rsid w:val="00104508"/>
    <w:rsid w:val="00104D3D"/>
    <w:rsid w:val="0010596D"/>
    <w:rsid w:val="0010620E"/>
    <w:rsid w:val="00106AA2"/>
    <w:rsid w:val="00107161"/>
    <w:rsid w:val="001074D6"/>
    <w:rsid w:val="0010763F"/>
    <w:rsid w:val="001104E2"/>
    <w:rsid w:val="00110675"/>
    <w:rsid w:val="00110C62"/>
    <w:rsid w:val="0011144F"/>
    <w:rsid w:val="00111D6E"/>
    <w:rsid w:val="00111E14"/>
    <w:rsid w:val="00112376"/>
    <w:rsid w:val="00112409"/>
    <w:rsid w:val="00112469"/>
    <w:rsid w:val="0011278B"/>
    <w:rsid w:val="00113327"/>
    <w:rsid w:val="001133B1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780"/>
    <w:rsid w:val="00115AD8"/>
    <w:rsid w:val="00115EF0"/>
    <w:rsid w:val="00115F3D"/>
    <w:rsid w:val="00115FC2"/>
    <w:rsid w:val="0011609F"/>
    <w:rsid w:val="001166E1"/>
    <w:rsid w:val="001169F8"/>
    <w:rsid w:val="001171BA"/>
    <w:rsid w:val="0011784F"/>
    <w:rsid w:val="00120A27"/>
    <w:rsid w:val="00120B44"/>
    <w:rsid w:val="00120CA4"/>
    <w:rsid w:val="00120CA7"/>
    <w:rsid w:val="00120DC8"/>
    <w:rsid w:val="00120E3A"/>
    <w:rsid w:val="001219B8"/>
    <w:rsid w:val="00122428"/>
    <w:rsid w:val="00122B1A"/>
    <w:rsid w:val="00123095"/>
    <w:rsid w:val="001231A0"/>
    <w:rsid w:val="001233D8"/>
    <w:rsid w:val="00123858"/>
    <w:rsid w:val="00123CF1"/>
    <w:rsid w:val="001246D5"/>
    <w:rsid w:val="00124E2F"/>
    <w:rsid w:val="001250E9"/>
    <w:rsid w:val="001255E8"/>
    <w:rsid w:val="0012571D"/>
    <w:rsid w:val="001258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C1C"/>
    <w:rsid w:val="00131F00"/>
    <w:rsid w:val="00132106"/>
    <w:rsid w:val="00132260"/>
    <w:rsid w:val="001322D3"/>
    <w:rsid w:val="0013246F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302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C2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247"/>
    <w:rsid w:val="0015167A"/>
    <w:rsid w:val="00151767"/>
    <w:rsid w:val="001517DE"/>
    <w:rsid w:val="00151BBA"/>
    <w:rsid w:val="00151C1F"/>
    <w:rsid w:val="00151EC7"/>
    <w:rsid w:val="00152197"/>
    <w:rsid w:val="001522B3"/>
    <w:rsid w:val="00152627"/>
    <w:rsid w:val="00152784"/>
    <w:rsid w:val="001527E6"/>
    <w:rsid w:val="00152B4B"/>
    <w:rsid w:val="001548C9"/>
    <w:rsid w:val="00155A70"/>
    <w:rsid w:val="00155EC4"/>
    <w:rsid w:val="00156451"/>
    <w:rsid w:val="001566EF"/>
    <w:rsid w:val="00156962"/>
    <w:rsid w:val="001569A8"/>
    <w:rsid w:val="00157232"/>
    <w:rsid w:val="001572FA"/>
    <w:rsid w:val="001572FF"/>
    <w:rsid w:val="00157DA6"/>
    <w:rsid w:val="00157E5A"/>
    <w:rsid w:val="00157E74"/>
    <w:rsid w:val="001601B0"/>
    <w:rsid w:val="001603B6"/>
    <w:rsid w:val="00160588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381"/>
    <w:rsid w:val="0016372D"/>
    <w:rsid w:val="00163B82"/>
    <w:rsid w:val="00163E82"/>
    <w:rsid w:val="001647CA"/>
    <w:rsid w:val="00164E40"/>
    <w:rsid w:val="001659FA"/>
    <w:rsid w:val="00165DD6"/>
    <w:rsid w:val="00165E2E"/>
    <w:rsid w:val="00166289"/>
    <w:rsid w:val="00166A4C"/>
    <w:rsid w:val="00166EAB"/>
    <w:rsid w:val="00166EAC"/>
    <w:rsid w:val="00167AC4"/>
    <w:rsid w:val="001700C4"/>
    <w:rsid w:val="0017048F"/>
    <w:rsid w:val="001706BB"/>
    <w:rsid w:val="00170B25"/>
    <w:rsid w:val="00170B2A"/>
    <w:rsid w:val="00170F77"/>
    <w:rsid w:val="0017103E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2D78"/>
    <w:rsid w:val="00173820"/>
    <w:rsid w:val="00173B5B"/>
    <w:rsid w:val="001742BD"/>
    <w:rsid w:val="00174356"/>
    <w:rsid w:val="00174442"/>
    <w:rsid w:val="00174B19"/>
    <w:rsid w:val="00174BAC"/>
    <w:rsid w:val="00174E80"/>
    <w:rsid w:val="00175809"/>
    <w:rsid w:val="00175BA6"/>
    <w:rsid w:val="001763CF"/>
    <w:rsid w:val="00176440"/>
    <w:rsid w:val="0017655D"/>
    <w:rsid w:val="00176763"/>
    <w:rsid w:val="00176C1F"/>
    <w:rsid w:val="00176C71"/>
    <w:rsid w:val="001770C9"/>
    <w:rsid w:val="0017717C"/>
    <w:rsid w:val="00177BF5"/>
    <w:rsid w:val="00180442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140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6C1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F2D"/>
    <w:rsid w:val="001A0378"/>
    <w:rsid w:val="001A10A2"/>
    <w:rsid w:val="001A127F"/>
    <w:rsid w:val="001A13B7"/>
    <w:rsid w:val="001A151A"/>
    <w:rsid w:val="001A20C8"/>
    <w:rsid w:val="001A221C"/>
    <w:rsid w:val="001A248B"/>
    <w:rsid w:val="001A26A8"/>
    <w:rsid w:val="001A2FEA"/>
    <w:rsid w:val="001A31A7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3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0D"/>
    <w:rsid w:val="001B0BEA"/>
    <w:rsid w:val="001B0C40"/>
    <w:rsid w:val="001B1149"/>
    <w:rsid w:val="001B127C"/>
    <w:rsid w:val="001B1396"/>
    <w:rsid w:val="001B174F"/>
    <w:rsid w:val="001B1E32"/>
    <w:rsid w:val="001B20BD"/>
    <w:rsid w:val="001B2223"/>
    <w:rsid w:val="001B2D37"/>
    <w:rsid w:val="001B2EE8"/>
    <w:rsid w:val="001B415B"/>
    <w:rsid w:val="001B418D"/>
    <w:rsid w:val="001B41BA"/>
    <w:rsid w:val="001B41FC"/>
    <w:rsid w:val="001B4251"/>
    <w:rsid w:val="001B5774"/>
    <w:rsid w:val="001B5784"/>
    <w:rsid w:val="001B5B98"/>
    <w:rsid w:val="001B6DA9"/>
    <w:rsid w:val="001B7039"/>
    <w:rsid w:val="001B7E97"/>
    <w:rsid w:val="001C00BD"/>
    <w:rsid w:val="001C02CD"/>
    <w:rsid w:val="001C0502"/>
    <w:rsid w:val="001C090C"/>
    <w:rsid w:val="001C0D33"/>
    <w:rsid w:val="001C0D44"/>
    <w:rsid w:val="001C1341"/>
    <w:rsid w:val="001C13BA"/>
    <w:rsid w:val="001C1743"/>
    <w:rsid w:val="001C21A0"/>
    <w:rsid w:val="001C2466"/>
    <w:rsid w:val="001C270F"/>
    <w:rsid w:val="001C2836"/>
    <w:rsid w:val="001C2CBB"/>
    <w:rsid w:val="001C3BBD"/>
    <w:rsid w:val="001C4B1F"/>
    <w:rsid w:val="001C579C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96D"/>
    <w:rsid w:val="001D3F8A"/>
    <w:rsid w:val="001D410B"/>
    <w:rsid w:val="001D4920"/>
    <w:rsid w:val="001D4A1F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FB0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A7C"/>
    <w:rsid w:val="001E1AC9"/>
    <w:rsid w:val="001E1B13"/>
    <w:rsid w:val="001E1EEC"/>
    <w:rsid w:val="001E2058"/>
    <w:rsid w:val="001E2969"/>
    <w:rsid w:val="001E2EBC"/>
    <w:rsid w:val="001E3386"/>
    <w:rsid w:val="001E34B4"/>
    <w:rsid w:val="001E3E09"/>
    <w:rsid w:val="001E3E93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1E2"/>
    <w:rsid w:val="001F67FB"/>
    <w:rsid w:val="001F6818"/>
    <w:rsid w:val="001F6989"/>
    <w:rsid w:val="001F6B47"/>
    <w:rsid w:val="001F6C71"/>
    <w:rsid w:val="001F709D"/>
    <w:rsid w:val="001F78D5"/>
    <w:rsid w:val="001F7DC3"/>
    <w:rsid w:val="001F7DCA"/>
    <w:rsid w:val="002002A1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41F"/>
    <w:rsid w:val="00203EEF"/>
    <w:rsid w:val="00203F0B"/>
    <w:rsid w:val="00204057"/>
    <w:rsid w:val="002044BC"/>
    <w:rsid w:val="00204616"/>
    <w:rsid w:val="00204A18"/>
    <w:rsid w:val="00204FE8"/>
    <w:rsid w:val="00205392"/>
    <w:rsid w:val="00205BC6"/>
    <w:rsid w:val="0020657C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593"/>
    <w:rsid w:val="002137D1"/>
    <w:rsid w:val="00213EDC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425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820"/>
    <w:rsid w:val="00226B3F"/>
    <w:rsid w:val="00226BD4"/>
    <w:rsid w:val="002270BB"/>
    <w:rsid w:val="00227694"/>
    <w:rsid w:val="00227A69"/>
    <w:rsid w:val="00227D4E"/>
    <w:rsid w:val="00230AF8"/>
    <w:rsid w:val="002313AD"/>
    <w:rsid w:val="00231663"/>
    <w:rsid w:val="00231676"/>
    <w:rsid w:val="002319D2"/>
    <w:rsid w:val="0023205C"/>
    <w:rsid w:val="00232515"/>
    <w:rsid w:val="0023254E"/>
    <w:rsid w:val="00232974"/>
    <w:rsid w:val="00232A31"/>
    <w:rsid w:val="00232C77"/>
    <w:rsid w:val="0023375A"/>
    <w:rsid w:val="00233861"/>
    <w:rsid w:val="002339BD"/>
    <w:rsid w:val="00233AAB"/>
    <w:rsid w:val="00233D59"/>
    <w:rsid w:val="00234C19"/>
    <w:rsid w:val="00234D6A"/>
    <w:rsid w:val="00235A6E"/>
    <w:rsid w:val="00235C18"/>
    <w:rsid w:val="00235F3A"/>
    <w:rsid w:val="002362CE"/>
    <w:rsid w:val="002364BF"/>
    <w:rsid w:val="002364C0"/>
    <w:rsid w:val="002364CF"/>
    <w:rsid w:val="00236507"/>
    <w:rsid w:val="002365A8"/>
    <w:rsid w:val="00236CEF"/>
    <w:rsid w:val="0023744C"/>
    <w:rsid w:val="0023754E"/>
    <w:rsid w:val="002402D9"/>
    <w:rsid w:val="002410AA"/>
    <w:rsid w:val="00241DD3"/>
    <w:rsid w:val="00241F82"/>
    <w:rsid w:val="00242490"/>
    <w:rsid w:val="00242E20"/>
    <w:rsid w:val="0024330C"/>
    <w:rsid w:val="002438C1"/>
    <w:rsid w:val="00243AE5"/>
    <w:rsid w:val="00243E79"/>
    <w:rsid w:val="002445EE"/>
    <w:rsid w:val="002449D6"/>
    <w:rsid w:val="00244EDC"/>
    <w:rsid w:val="00244F9A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0F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9"/>
    <w:rsid w:val="0026060B"/>
    <w:rsid w:val="00260BA2"/>
    <w:rsid w:val="00260BE8"/>
    <w:rsid w:val="00261233"/>
    <w:rsid w:val="00261A08"/>
    <w:rsid w:val="00262A6C"/>
    <w:rsid w:val="00263AEE"/>
    <w:rsid w:val="00263B78"/>
    <w:rsid w:val="002648E2"/>
    <w:rsid w:val="00264E7D"/>
    <w:rsid w:val="0026572C"/>
    <w:rsid w:val="00265892"/>
    <w:rsid w:val="00265991"/>
    <w:rsid w:val="00265C80"/>
    <w:rsid w:val="00265E9F"/>
    <w:rsid w:val="00266249"/>
    <w:rsid w:val="00266288"/>
    <w:rsid w:val="0026630B"/>
    <w:rsid w:val="00266634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CAD"/>
    <w:rsid w:val="00270E67"/>
    <w:rsid w:val="002719E7"/>
    <w:rsid w:val="002737C8"/>
    <w:rsid w:val="00273875"/>
    <w:rsid w:val="00273C6F"/>
    <w:rsid w:val="00274019"/>
    <w:rsid w:val="002740A8"/>
    <w:rsid w:val="0027415C"/>
    <w:rsid w:val="00274739"/>
    <w:rsid w:val="00274AD5"/>
    <w:rsid w:val="00274D19"/>
    <w:rsid w:val="00275CAA"/>
    <w:rsid w:val="002765D5"/>
    <w:rsid w:val="002769D2"/>
    <w:rsid w:val="00276AF2"/>
    <w:rsid w:val="0027728D"/>
    <w:rsid w:val="0027736C"/>
    <w:rsid w:val="002806A8"/>
    <w:rsid w:val="00280816"/>
    <w:rsid w:val="002810D7"/>
    <w:rsid w:val="00281E0F"/>
    <w:rsid w:val="00281E32"/>
    <w:rsid w:val="0028247C"/>
    <w:rsid w:val="0028262E"/>
    <w:rsid w:val="00282680"/>
    <w:rsid w:val="002826D0"/>
    <w:rsid w:val="0028270E"/>
    <w:rsid w:val="00282CB1"/>
    <w:rsid w:val="00282CCD"/>
    <w:rsid w:val="00282DE0"/>
    <w:rsid w:val="00282F24"/>
    <w:rsid w:val="00282F7B"/>
    <w:rsid w:val="002830C6"/>
    <w:rsid w:val="00283627"/>
    <w:rsid w:val="00283C06"/>
    <w:rsid w:val="00283CCE"/>
    <w:rsid w:val="0028402C"/>
    <w:rsid w:val="002844D3"/>
    <w:rsid w:val="00284781"/>
    <w:rsid w:val="00284E2C"/>
    <w:rsid w:val="00284FFB"/>
    <w:rsid w:val="00285134"/>
    <w:rsid w:val="00285F01"/>
    <w:rsid w:val="00286423"/>
    <w:rsid w:val="00286A6B"/>
    <w:rsid w:val="00286CD4"/>
    <w:rsid w:val="00286F4E"/>
    <w:rsid w:val="002872A1"/>
    <w:rsid w:val="0028733C"/>
    <w:rsid w:val="00287437"/>
    <w:rsid w:val="002875A1"/>
    <w:rsid w:val="002877D0"/>
    <w:rsid w:val="00287AF4"/>
    <w:rsid w:val="00287BF7"/>
    <w:rsid w:val="00287C38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560"/>
    <w:rsid w:val="0029262A"/>
    <w:rsid w:val="00292A86"/>
    <w:rsid w:val="00292C1C"/>
    <w:rsid w:val="00293A95"/>
    <w:rsid w:val="00293B08"/>
    <w:rsid w:val="00293CFF"/>
    <w:rsid w:val="00294FC4"/>
    <w:rsid w:val="0029549E"/>
    <w:rsid w:val="00295C8F"/>
    <w:rsid w:val="00295DC9"/>
    <w:rsid w:val="0029629B"/>
    <w:rsid w:val="00296846"/>
    <w:rsid w:val="00296ADB"/>
    <w:rsid w:val="00296DDD"/>
    <w:rsid w:val="00297562"/>
    <w:rsid w:val="00297D11"/>
    <w:rsid w:val="00297DD6"/>
    <w:rsid w:val="00297F80"/>
    <w:rsid w:val="002A0324"/>
    <w:rsid w:val="002A064C"/>
    <w:rsid w:val="002A07D6"/>
    <w:rsid w:val="002A089F"/>
    <w:rsid w:val="002A094A"/>
    <w:rsid w:val="002A09A9"/>
    <w:rsid w:val="002A0E40"/>
    <w:rsid w:val="002A1215"/>
    <w:rsid w:val="002A1450"/>
    <w:rsid w:val="002A1588"/>
    <w:rsid w:val="002A17E2"/>
    <w:rsid w:val="002A1A67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8E"/>
    <w:rsid w:val="002B16F9"/>
    <w:rsid w:val="002B1E70"/>
    <w:rsid w:val="002B23A4"/>
    <w:rsid w:val="002B2816"/>
    <w:rsid w:val="002B28D4"/>
    <w:rsid w:val="002B2951"/>
    <w:rsid w:val="002B2983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5F27"/>
    <w:rsid w:val="002B6349"/>
    <w:rsid w:val="002B6455"/>
    <w:rsid w:val="002B7369"/>
    <w:rsid w:val="002B7C8F"/>
    <w:rsid w:val="002C024D"/>
    <w:rsid w:val="002C0525"/>
    <w:rsid w:val="002C0B08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4EA"/>
    <w:rsid w:val="002C666B"/>
    <w:rsid w:val="002C7098"/>
    <w:rsid w:val="002C73E3"/>
    <w:rsid w:val="002C77FA"/>
    <w:rsid w:val="002C78BD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B48"/>
    <w:rsid w:val="002D2ED0"/>
    <w:rsid w:val="002D31AB"/>
    <w:rsid w:val="002D349E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A64"/>
    <w:rsid w:val="002E1EF4"/>
    <w:rsid w:val="002E207C"/>
    <w:rsid w:val="002E2083"/>
    <w:rsid w:val="002E2128"/>
    <w:rsid w:val="002E23DC"/>
    <w:rsid w:val="002E2597"/>
    <w:rsid w:val="002E2E49"/>
    <w:rsid w:val="002E3B2B"/>
    <w:rsid w:val="002E3BC2"/>
    <w:rsid w:val="002E52E7"/>
    <w:rsid w:val="002E5606"/>
    <w:rsid w:val="002E597B"/>
    <w:rsid w:val="002E5C28"/>
    <w:rsid w:val="002E603C"/>
    <w:rsid w:val="002E60AE"/>
    <w:rsid w:val="002E615E"/>
    <w:rsid w:val="002E6A09"/>
    <w:rsid w:val="002E70F8"/>
    <w:rsid w:val="002E74D2"/>
    <w:rsid w:val="002E7629"/>
    <w:rsid w:val="002E7C3A"/>
    <w:rsid w:val="002F0059"/>
    <w:rsid w:val="002F00AE"/>
    <w:rsid w:val="002F0566"/>
    <w:rsid w:val="002F0793"/>
    <w:rsid w:val="002F0E1F"/>
    <w:rsid w:val="002F1166"/>
    <w:rsid w:val="002F1536"/>
    <w:rsid w:val="002F1830"/>
    <w:rsid w:val="002F195F"/>
    <w:rsid w:val="002F1F28"/>
    <w:rsid w:val="002F26EE"/>
    <w:rsid w:val="002F2ED9"/>
    <w:rsid w:val="002F329F"/>
    <w:rsid w:val="002F33EB"/>
    <w:rsid w:val="002F35BD"/>
    <w:rsid w:val="002F394D"/>
    <w:rsid w:val="002F3AB2"/>
    <w:rsid w:val="002F3F06"/>
    <w:rsid w:val="002F41C7"/>
    <w:rsid w:val="002F422E"/>
    <w:rsid w:val="002F4723"/>
    <w:rsid w:val="002F56A1"/>
    <w:rsid w:val="002F5BC6"/>
    <w:rsid w:val="002F5F14"/>
    <w:rsid w:val="002F62B7"/>
    <w:rsid w:val="002F66D4"/>
    <w:rsid w:val="002F7621"/>
    <w:rsid w:val="003004DD"/>
    <w:rsid w:val="00300791"/>
    <w:rsid w:val="003014E0"/>
    <w:rsid w:val="00302363"/>
    <w:rsid w:val="003023F4"/>
    <w:rsid w:val="00302C39"/>
    <w:rsid w:val="00302C7A"/>
    <w:rsid w:val="00302E11"/>
    <w:rsid w:val="00303293"/>
    <w:rsid w:val="003038E3"/>
    <w:rsid w:val="00303C50"/>
    <w:rsid w:val="003041F1"/>
    <w:rsid w:val="0030469C"/>
    <w:rsid w:val="00304DF5"/>
    <w:rsid w:val="00305D54"/>
    <w:rsid w:val="00305E01"/>
    <w:rsid w:val="00306370"/>
    <w:rsid w:val="003073B8"/>
    <w:rsid w:val="00307494"/>
    <w:rsid w:val="003105E5"/>
    <w:rsid w:val="00310881"/>
    <w:rsid w:val="00310C0C"/>
    <w:rsid w:val="00311333"/>
    <w:rsid w:val="003116B0"/>
    <w:rsid w:val="00311844"/>
    <w:rsid w:val="00311872"/>
    <w:rsid w:val="00311F35"/>
    <w:rsid w:val="00312127"/>
    <w:rsid w:val="00312271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59"/>
    <w:rsid w:val="00314769"/>
    <w:rsid w:val="003149CD"/>
    <w:rsid w:val="00315898"/>
    <w:rsid w:val="00315963"/>
    <w:rsid w:val="003159DB"/>
    <w:rsid w:val="00315ADE"/>
    <w:rsid w:val="00316859"/>
    <w:rsid w:val="00316C16"/>
    <w:rsid w:val="00316C7B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B21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26920"/>
    <w:rsid w:val="00330908"/>
    <w:rsid w:val="00330D43"/>
    <w:rsid w:val="00331130"/>
    <w:rsid w:val="003314BA"/>
    <w:rsid w:val="00331A02"/>
    <w:rsid w:val="003321D0"/>
    <w:rsid w:val="0033263D"/>
    <w:rsid w:val="00332915"/>
    <w:rsid w:val="00332C07"/>
    <w:rsid w:val="00332F1A"/>
    <w:rsid w:val="0033481E"/>
    <w:rsid w:val="003349E3"/>
    <w:rsid w:val="00334C5E"/>
    <w:rsid w:val="00334CB9"/>
    <w:rsid w:val="0033533B"/>
    <w:rsid w:val="003353F6"/>
    <w:rsid w:val="003358C8"/>
    <w:rsid w:val="00335C89"/>
    <w:rsid w:val="00335CD8"/>
    <w:rsid w:val="00335DFF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044"/>
    <w:rsid w:val="00341486"/>
    <w:rsid w:val="00341530"/>
    <w:rsid w:val="0034200E"/>
    <w:rsid w:val="003421FC"/>
    <w:rsid w:val="00342344"/>
    <w:rsid w:val="00342457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025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981"/>
    <w:rsid w:val="00353BD8"/>
    <w:rsid w:val="00353F75"/>
    <w:rsid w:val="00354996"/>
    <w:rsid w:val="00354AA6"/>
    <w:rsid w:val="003551CE"/>
    <w:rsid w:val="00355A73"/>
    <w:rsid w:val="003563E3"/>
    <w:rsid w:val="00356413"/>
    <w:rsid w:val="00356978"/>
    <w:rsid w:val="00357849"/>
    <w:rsid w:val="003578A5"/>
    <w:rsid w:val="00357F6C"/>
    <w:rsid w:val="0036027D"/>
    <w:rsid w:val="00360F9E"/>
    <w:rsid w:val="00361094"/>
    <w:rsid w:val="00361107"/>
    <w:rsid w:val="00361B1E"/>
    <w:rsid w:val="00361B7A"/>
    <w:rsid w:val="00361BC1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4ECE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9C1"/>
    <w:rsid w:val="00371C5B"/>
    <w:rsid w:val="00372209"/>
    <w:rsid w:val="0037276E"/>
    <w:rsid w:val="003728B5"/>
    <w:rsid w:val="00372D56"/>
    <w:rsid w:val="003741C5"/>
    <w:rsid w:val="00374485"/>
    <w:rsid w:val="00374A0B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6E7D"/>
    <w:rsid w:val="00377036"/>
    <w:rsid w:val="00377E58"/>
    <w:rsid w:val="00377F7A"/>
    <w:rsid w:val="00380385"/>
    <w:rsid w:val="00380898"/>
    <w:rsid w:val="00380D43"/>
    <w:rsid w:val="003816EF"/>
    <w:rsid w:val="00381A4F"/>
    <w:rsid w:val="00381CFA"/>
    <w:rsid w:val="00381EDC"/>
    <w:rsid w:val="0038208A"/>
    <w:rsid w:val="003822A9"/>
    <w:rsid w:val="0038242D"/>
    <w:rsid w:val="003828A3"/>
    <w:rsid w:val="00382DE6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AFC"/>
    <w:rsid w:val="00390E61"/>
    <w:rsid w:val="003911A3"/>
    <w:rsid w:val="003912D3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3EC"/>
    <w:rsid w:val="00397474"/>
    <w:rsid w:val="003978DB"/>
    <w:rsid w:val="003979EF"/>
    <w:rsid w:val="003A0047"/>
    <w:rsid w:val="003A03A0"/>
    <w:rsid w:val="003A04F4"/>
    <w:rsid w:val="003A059C"/>
    <w:rsid w:val="003A0C91"/>
    <w:rsid w:val="003A0E4C"/>
    <w:rsid w:val="003A15B4"/>
    <w:rsid w:val="003A1FB7"/>
    <w:rsid w:val="003A26F5"/>
    <w:rsid w:val="003A2829"/>
    <w:rsid w:val="003A2F17"/>
    <w:rsid w:val="003A421C"/>
    <w:rsid w:val="003A4581"/>
    <w:rsid w:val="003A4585"/>
    <w:rsid w:val="003A4836"/>
    <w:rsid w:val="003A48A9"/>
    <w:rsid w:val="003A51F0"/>
    <w:rsid w:val="003A527C"/>
    <w:rsid w:val="003A570E"/>
    <w:rsid w:val="003A57AF"/>
    <w:rsid w:val="003A5B59"/>
    <w:rsid w:val="003A5CEB"/>
    <w:rsid w:val="003A676F"/>
    <w:rsid w:val="003A6E52"/>
    <w:rsid w:val="003A720C"/>
    <w:rsid w:val="003A740B"/>
    <w:rsid w:val="003A771B"/>
    <w:rsid w:val="003A7816"/>
    <w:rsid w:val="003A7C4D"/>
    <w:rsid w:val="003B010B"/>
    <w:rsid w:val="003B091A"/>
    <w:rsid w:val="003B0A4E"/>
    <w:rsid w:val="003B0AF1"/>
    <w:rsid w:val="003B0B09"/>
    <w:rsid w:val="003B0B6A"/>
    <w:rsid w:val="003B0EB4"/>
    <w:rsid w:val="003B123B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C3"/>
    <w:rsid w:val="003B389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1EF"/>
    <w:rsid w:val="003B7B6B"/>
    <w:rsid w:val="003C05B3"/>
    <w:rsid w:val="003C0619"/>
    <w:rsid w:val="003C0717"/>
    <w:rsid w:val="003C124C"/>
    <w:rsid w:val="003C12CB"/>
    <w:rsid w:val="003C1CD2"/>
    <w:rsid w:val="003C203D"/>
    <w:rsid w:val="003C20A4"/>
    <w:rsid w:val="003C260D"/>
    <w:rsid w:val="003C2E84"/>
    <w:rsid w:val="003C3287"/>
    <w:rsid w:val="003C3443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237"/>
    <w:rsid w:val="003C750A"/>
    <w:rsid w:val="003C7B7A"/>
    <w:rsid w:val="003C7DF3"/>
    <w:rsid w:val="003C7FDE"/>
    <w:rsid w:val="003D001D"/>
    <w:rsid w:val="003D08DF"/>
    <w:rsid w:val="003D08EA"/>
    <w:rsid w:val="003D09B6"/>
    <w:rsid w:val="003D0A3F"/>
    <w:rsid w:val="003D1170"/>
    <w:rsid w:val="003D2553"/>
    <w:rsid w:val="003D27EF"/>
    <w:rsid w:val="003D2882"/>
    <w:rsid w:val="003D2B0E"/>
    <w:rsid w:val="003D2D1B"/>
    <w:rsid w:val="003D315F"/>
    <w:rsid w:val="003D33CE"/>
    <w:rsid w:val="003D3DB8"/>
    <w:rsid w:val="003D5268"/>
    <w:rsid w:val="003D5297"/>
    <w:rsid w:val="003D564A"/>
    <w:rsid w:val="003D63F6"/>
    <w:rsid w:val="003D67EA"/>
    <w:rsid w:val="003D6CA1"/>
    <w:rsid w:val="003D6D4F"/>
    <w:rsid w:val="003D7CB7"/>
    <w:rsid w:val="003D7EA7"/>
    <w:rsid w:val="003E0577"/>
    <w:rsid w:val="003E07D6"/>
    <w:rsid w:val="003E0C41"/>
    <w:rsid w:val="003E0F06"/>
    <w:rsid w:val="003E1278"/>
    <w:rsid w:val="003E176D"/>
    <w:rsid w:val="003E1FA5"/>
    <w:rsid w:val="003E27E5"/>
    <w:rsid w:val="003E28B8"/>
    <w:rsid w:val="003E2924"/>
    <w:rsid w:val="003E2BB2"/>
    <w:rsid w:val="003E2D9C"/>
    <w:rsid w:val="003E2F69"/>
    <w:rsid w:val="003E3CA6"/>
    <w:rsid w:val="003E3DB2"/>
    <w:rsid w:val="003E4017"/>
    <w:rsid w:val="003E429A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BF1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3CF"/>
    <w:rsid w:val="003F1C11"/>
    <w:rsid w:val="003F1D97"/>
    <w:rsid w:val="003F1EBA"/>
    <w:rsid w:val="003F209A"/>
    <w:rsid w:val="003F238D"/>
    <w:rsid w:val="003F26B1"/>
    <w:rsid w:val="003F3011"/>
    <w:rsid w:val="003F34CF"/>
    <w:rsid w:val="003F40CB"/>
    <w:rsid w:val="003F4780"/>
    <w:rsid w:val="003F483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EE6"/>
    <w:rsid w:val="00401F5D"/>
    <w:rsid w:val="00402409"/>
    <w:rsid w:val="00402755"/>
    <w:rsid w:val="0040294E"/>
    <w:rsid w:val="00403532"/>
    <w:rsid w:val="00403844"/>
    <w:rsid w:val="00403D4F"/>
    <w:rsid w:val="0040498B"/>
    <w:rsid w:val="004051ED"/>
    <w:rsid w:val="00405C26"/>
    <w:rsid w:val="00405CF9"/>
    <w:rsid w:val="0040635B"/>
    <w:rsid w:val="004068C4"/>
    <w:rsid w:val="00406BFA"/>
    <w:rsid w:val="00406FDA"/>
    <w:rsid w:val="00407399"/>
    <w:rsid w:val="004102E0"/>
    <w:rsid w:val="00410369"/>
    <w:rsid w:val="00410511"/>
    <w:rsid w:val="00410AEE"/>
    <w:rsid w:val="00410E0F"/>
    <w:rsid w:val="00410E59"/>
    <w:rsid w:val="0041136E"/>
    <w:rsid w:val="0041185B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42F"/>
    <w:rsid w:val="00417667"/>
    <w:rsid w:val="00420152"/>
    <w:rsid w:val="00420460"/>
    <w:rsid w:val="0042053B"/>
    <w:rsid w:val="00420703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BBB"/>
    <w:rsid w:val="00422C0C"/>
    <w:rsid w:val="00422C3E"/>
    <w:rsid w:val="00423146"/>
    <w:rsid w:val="00423BF5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6DF"/>
    <w:rsid w:val="00431826"/>
    <w:rsid w:val="00431868"/>
    <w:rsid w:val="00431A18"/>
    <w:rsid w:val="00431DF5"/>
    <w:rsid w:val="00431F9A"/>
    <w:rsid w:val="0043223F"/>
    <w:rsid w:val="0043233B"/>
    <w:rsid w:val="004323D5"/>
    <w:rsid w:val="00432681"/>
    <w:rsid w:val="004328F4"/>
    <w:rsid w:val="00432A40"/>
    <w:rsid w:val="00432B00"/>
    <w:rsid w:val="0043306E"/>
    <w:rsid w:val="0043452F"/>
    <w:rsid w:val="00434C64"/>
    <w:rsid w:val="00434D08"/>
    <w:rsid w:val="0043513E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48C"/>
    <w:rsid w:val="00442ACE"/>
    <w:rsid w:val="00442C85"/>
    <w:rsid w:val="00442DF0"/>
    <w:rsid w:val="00443001"/>
    <w:rsid w:val="00444022"/>
    <w:rsid w:val="004446CE"/>
    <w:rsid w:val="00444D0A"/>
    <w:rsid w:val="004452A3"/>
    <w:rsid w:val="004454B9"/>
    <w:rsid w:val="00445527"/>
    <w:rsid w:val="00446370"/>
    <w:rsid w:val="004466F7"/>
    <w:rsid w:val="00446A85"/>
    <w:rsid w:val="00446E58"/>
    <w:rsid w:val="00446E6D"/>
    <w:rsid w:val="00447041"/>
    <w:rsid w:val="00447495"/>
    <w:rsid w:val="00447B03"/>
    <w:rsid w:val="00447D8E"/>
    <w:rsid w:val="00447EFD"/>
    <w:rsid w:val="00447F81"/>
    <w:rsid w:val="0045063A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1674"/>
    <w:rsid w:val="0046236B"/>
    <w:rsid w:val="004624DB"/>
    <w:rsid w:val="00462A7D"/>
    <w:rsid w:val="00462C77"/>
    <w:rsid w:val="00462CB8"/>
    <w:rsid w:val="00462CEA"/>
    <w:rsid w:val="00464528"/>
    <w:rsid w:val="0046469B"/>
    <w:rsid w:val="004646E3"/>
    <w:rsid w:val="00466180"/>
    <w:rsid w:val="0046630E"/>
    <w:rsid w:val="004668D3"/>
    <w:rsid w:val="00467590"/>
    <w:rsid w:val="004676DF"/>
    <w:rsid w:val="00467D3B"/>
    <w:rsid w:val="00467F2A"/>
    <w:rsid w:val="004704EA"/>
    <w:rsid w:val="004705B9"/>
    <w:rsid w:val="00470B24"/>
    <w:rsid w:val="00470BB1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2DF7"/>
    <w:rsid w:val="004732A4"/>
    <w:rsid w:val="00473494"/>
    <w:rsid w:val="00473B5D"/>
    <w:rsid w:val="00473EB7"/>
    <w:rsid w:val="0047418D"/>
    <w:rsid w:val="004750BE"/>
    <w:rsid w:val="004753DB"/>
    <w:rsid w:val="004755E1"/>
    <w:rsid w:val="0047561C"/>
    <w:rsid w:val="004766AD"/>
    <w:rsid w:val="004766F5"/>
    <w:rsid w:val="004777A8"/>
    <w:rsid w:val="004778AA"/>
    <w:rsid w:val="00477B02"/>
    <w:rsid w:val="00477BAC"/>
    <w:rsid w:val="00480A45"/>
    <w:rsid w:val="00481010"/>
    <w:rsid w:val="00481181"/>
    <w:rsid w:val="004812A7"/>
    <w:rsid w:val="004819C5"/>
    <w:rsid w:val="00481A34"/>
    <w:rsid w:val="00481ABF"/>
    <w:rsid w:val="0048209F"/>
    <w:rsid w:val="004822CC"/>
    <w:rsid w:val="00482316"/>
    <w:rsid w:val="00482FE3"/>
    <w:rsid w:val="00482FF6"/>
    <w:rsid w:val="0048331F"/>
    <w:rsid w:val="00483CBC"/>
    <w:rsid w:val="004843FE"/>
    <w:rsid w:val="00486123"/>
    <w:rsid w:val="004866C6"/>
    <w:rsid w:val="004868D3"/>
    <w:rsid w:val="00486C75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4DF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CB0"/>
    <w:rsid w:val="004A1F32"/>
    <w:rsid w:val="004A23A7"/>
    <w:rsid w:val="004A27B7"/>
    <w:rsid w:val="004A2959"/>
    <w:rsid w:val="004A29F5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A7D4E"/>
    <w:rsid w:val="004A7D64"/>
    <w:rsid w:val="004B032E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112"/>
    <w:rsid w:val="004B53D7"/>
    <w:rsid w:val="004B5C60"/>
    <w:rsid w:val="004B618C"/>
    <w:rsid w:val="004B6444"/>
    <w:rsid w:val="004B65F7"/>
    <w:rsid w:val="004B7295"/>
    <w:rsid w:val="004B74A2"/>
    <w:rsid w:val="004C0792"/>
    <w:rsid w:val="004C07C1"/>
    <w:rsid w:val="004C0E49"/>
    <w:rsid w:val="004C0E50"/>
    <w:rsid w:val="004C146F"/>
    <w:rsid w:val="004C174B"/>
    <w:rsid w:val="004C17D8"/>
    <w:rsid w:val="004C1A2D"/>
    <w:rsid w:val="004C2329"/>
    <w:rsid w:val="004C29C7"/>
    <w:rsid w:val="004C300B"/>
    <w:rsid w:val="004C32ED"/>
    <w:rsid w:val="004C33D3"/>
    <w:rsid w:val="004C3807"/>
    <w:rsid w:val="004C4585"/>
    <w:rsid w:val="004C486C"/>
    <w:rsid w:val="004C4960"/>
    <w:rsid w:val="004C49B6"/>
    <w:rsid w:val="004C4C4E"/>
    <w:rsid w:val="004C5654"/>
    <w:rsid w:val="004C565D"/>
    <w:rsid w:val="004C638B"/>
    <w:rsid w:val="004C689A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D5D"/>
    <w:rsid w:val="004D1F40"/>
    <w:rsid w:val="004D2511"/>
    <w:rsid w:val="004D2782"/>
    <w:rsid w:val="004D2941"/>
    <w:rsid w:val="004D3913"/>
    <w:rsid w:val="004D3C72"/>
    <w:rsid w:val="004D3D3E"/>
    <w:rsid w:val="004D3DB2"/>
    <w:rsid w:val="004D3F46"/>
    <w:rsid w:val="004D3FBE"/>
    <w:rsid w:val="004D41EA"/>
    <w:rsid w:val="004D44FD"/>
    <w:rsid w:val="004D469F"/>
    <w:rsid w:val="004D4BE0"/>
    <w:rsid w:val="004D4C89"/>
    <w:rsid w:val="004D50AD"/>
    <w:rsid w:val="004D5515"/>
    <w:rsid w:val="004D55A4"/>
    <w:rsid w:val="004D6593"/>
    <w:rsid w:val="004D6745"/>
    <w:rsid w:val="004D6A26"/>
    <w:rsid w:val="004D6A82"/>
    <w:rsid w:val="004D6EA8"/>
    <w:rsid w:val="004D7744"/>
    <w:rsid w:val="004D7F11"/>
    <w:rsid w:val="004E03A5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67A"/>
    <w:rsid w:val="004E26CC"/>
    <w:rsid w:val="004E27DB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6A2F"/>
    <w:rsid w:val="004E73DE"/>
    <w:rsid w:val="004F0345"/>
    <w:rsid w:val="004F05FB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8AA"/>
    <w:rsid w:val="004F3AF5"/>
    <w:rsid w:val="004F4B5D"/>
    <w:rsid w:val="004F52CC"/>
    <w:rsid w:val="004F58ED"/>
    <w:rsid w:val="004F5C65"/>
    <w:rsid w:val="004F6902"/>
    <w:rsid w:val="004F6A20"/>
    <w:rsid w:val="004F7043"/>
    <w:rsid w:val="004F713B"/>
    <w:rsid w:val="004F724F"/>
    <w:rsid w:val="004F74DD"/>
    <w:rsid w:val="004F7745"/>
    <w:rsid w:val="004F7D89"/>
    <w:rsid w:val="004F7FAF"/>
    <w:rsid w:val="005000EA"/>
    <w:rsid w:val="005001D0"/>
    <w:rsid w:val="00500553"/>
    <w:rsid w:val="005009C6"/>
    <w:rsid w:val="00501920"/>
    <w:rsid w:val="00502199"/>
    <w:rsid w:val="00502411"/>
    <w:rsid w:val="00502440"/>
    <w:rsid w:val="00502740"/>
    <w:rsid w:val="00502E1D"/>
    <w:rsid w:val="00503116"/>
    <w:rsid w:val="00503AAC"/>
    <w:rsid w:val="00504BF2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07DEA"/>
    <w:rsid w:val="00507F9B"/>
    <w:rsid w:val="005102DE"/>
    <w:rsid w:val="005102F5"/>
    <w:rsid w:val="005103EE"/>
    <w:rsid w:val="00510462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4D1C"/>
    <w:rsid w:val="005153E0"/>
    <w:rsid w:val="00515935"/>
    <w:rsid w:val="00515E0C"/>
    <w:rsid w:val="00515E0E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7D"/>
    <w:rsid w:val="005226BD"/>
    <w:rsid w:val="0052284D"/>
    <w:rsid w:val="00522AE8"/>
    <w:rsid w:val="00523C6E"/>
    <w:rsid w:val="0052473F"/>
    <w:rsid w:val="0052546B"/>
    <w:rsid w:val="00525741"/>
    <w:rsid w:val="005258A6"/>
    <w:rsid w:val="00525F51"/>
    <w:rsid w:val="0052601C"/>
    <w:rsid w:val="0052627F"/>
    <w:rsid w:val="0052685D"/>
    <w:rsid w:val="005269CB"/>
    <w:rsid w:val="00526F8F"/>
    <w:rsid w:val="00530732"/>
    <w:rsid w:val="005308BD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583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420"/>
    <w:rsid w:val="00540B8B"/>
    <w:rsid w:val="00540E72"/>
    <w:rsid w:val="0054107A"/>
    <w:rsid w:val="0054142F"/>
    <w:rsid w:val="005416FE"/>
    <w:rsid w:val="00541986"/>
    <w:rsid w:val="00541B54"/>
    <w:rsid w:val="00541D94"/>
    <w:rsid w:val="005429A0"/>
    <w:rsid w:val="005429DD"/>
    <w:rsid w:val="0054363D"/>
    <w:rsid w:val="0054382A"/>
    <w:rsid w:val="00543F59"/>
    <w:rsid w:val="00543FB3"/>
    <w:rsid w:val="005440DE"/>
    <w:rsid w:val="0054415E"/>
    <w:rsid w:val="00544243"/>
    <w:rsid w:val="005448FA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121A"/>
    <w:rsid w:val="00551251"/>
    <w:rsid w:val="005529E1"/>
    <w:rsid w:val="00552AC3"/>
    <w:rsid w:val="00553578"/>
    <w:rsid w:val="00553880"/>
    <w:rsid w:val="00553885"/>
    <w:rsid w:val="00553ECA"/>
    <w:rsid w:val="005541C3"/>
    <w:rsid w:val="005542BF"/>
    <w:rsid w:val="00554D9A"/>
    <w:rsid w:val="0055528D"/>
    <w:rsid w:val="005555A2"/>
    <w:rsid w:val="0055566A"/>
    <w:rsid w:val="00555BE5"/>
    <w:rsid w:val="00556024"/>
    <w:rsid w:val="00556502"/>
    <w:rsid w:val="005568FC"/>
    <w:rsid w:val="00556F2A"/>
    <w:rsid w:val="0055769A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AB4"/>
    <w:rsid w:val="00563DA3"/>
    <w:rsid w:val="00563E79"/>
    <w:rsid w:val="005642A2"/>
    <w:rsid w:val="005647E4"/>
    <w:rsid w:val="005649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AE5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E17"/>
    <w:rsid w:val="00575302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77E44"/>
    <w:rsid w:val="005806DB"/>
    <w:rsid w:val="0058086A"/>
    <w:rsid w:val="00580E2A"/>
    <w:rsid w:val="00581091"/>
    <w:rsid w:val="005816BE"/>
    <w:rsid w:val="00581AE3"/>
    <w:rsid w:val="00582120"/>
    <w:rsid w:val="00582AD1"/>
    <w:rsid w:val="00582F1B"/>
    <w:rsid w:val="005830B4"/>
    <w:rsid w:val="00583CC5"/>
    <w:rsid w:val="005844C2"/>
    <w:rsid w:val="00584525"/>
    <w:rsid w:val="005845D5"/>
    <w:rsid w:val="00584732"/>
    <w:rsid w:val="00584872"/>
    <w:rsid w:val="00584C12"/>
    <w:rsid w:val="00584D66"/>
    <w:rsid w:val="00585026"/>
    <w:rsid w:val="0058587E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1E4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BBE"/>
    <w:rsid w:val="005A0BE1"/>
    <w:rsid w:val="005A0F81"/>
    <w:rsid w:val="005A1051"/>
    <w:rsid w:val="005A10EB"/>
    <w:rsid w:val="005A11BA"/>
    <w:rsid w:val="005A12E2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4BA7"/>
    <w:rsid w:val="005A54BB"/>
    <w:rsid w:val="005A54BC"/>
    <w:rsid w:val="005A556E"/>
    <w:rsid w:val="005A5B35"/>
    <w:rsid w:val="005A5E8E"/>
    <w:rsid w:val="005A606A"/>
    <w:rsid w:val="005A6500"/>
    <w:rsid w:val="005A67C9"/>
    <w:rsid w:val="005A69E6"/>
    <w:rsid w:val="005A6DAD"/>
    <w:rsid w:val="005A7A92"/>
    <w:rsid w:val="005B0215"/>
    <w:rsid w:val="005B04CD"/>
    <w:rsid w:val="005B070A"/>
    <w:rsid w:val="005B106D"/>
    <w:rsid w:val="005B1381"/>
    <w:rsid w:val="005B20E6"/>
    <w:rsid w:val="005B2291"/>
    <w:rsid w:val="005B2671"/>
    <w:rsid w:val="005B2BBA"/>
    <w:rsid w:val="005B39D1"/>
    <w:rsid w:val="005B3E02"/>
    <w:rsid w:val="005B492E"/>
    <w:rsid w:val="005B4A80"/>
    <w:rsid w:val="005B51B8"/>
    <w:rsid w:val="005B5243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B7B24"/>
    <w:rsid w:val="005C01A1"/>
    <w:rsid w:val="005C0659"/>
    <w:rsid w:val="005C0D3E"/>
    <w:rsid w:val="005C0DF1"/>
    <w:rsid w:val="005C119E"/>
    <w:rsid w:val="005C12C7"/>
    <w:rsid w:val="005C133E"/>
    <w:rsid w:val="005C16A1"/>
    <w:rsid w:val="005C1CB7"/>
    <w:rsid w:val="005C1D14"/>
    <w:rsid w:val="005C1F51"/>
    <w:rsid w:val="005C2488"/>
    <w:rsid w:val="005C2692"/>
    <w:rsid w:val="005C2808"/>
    <w:rsid w:val="005C2A3D"/>
    <w:rsid w:val="005C2A60"/>
    <w:rsid w:val="005C2EAA"/>
    <w:rsid w:val="005C4248"/>
    <w:rsid w:val="005C4869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139"/>
    <w:rsid w:val="005D371B"/>
    <w:rsid w:val="005D3953"/>
    <w:rsid w:val="005D3DE4"/>
    <w:rsid w:val="005D3F7B"/>
    <w:rsid w:val="005D41E6"/>
    <w:rsid w:val="005D42B9"/>
    <w:rsid w:val="005D4BB3"/>
    <w:rsid w:val="005D4D0E"/>
    <w:rsid w:val="005D4D44"/>
    <w:rsid w:val="005D523F"/>
    <w:rsid w:val="005D55A8"/>
    <w:rsid w:val="005D583B"/>
    <w:rsid w:val="005D5C5D"/>
    <w:rsid w:val="005D606E"/>
    <w:rsid w:val="005D61EA"/>
    <w:rsid w:val="005D6AA6"/>
    <w:rsid w:val="005D71DA"/>
    <w:rsid w:val="005D7579"/>
    <w:rsid w:val="005E0180"/>
    <w:rsid w:val="005E0628"/>
    <w:rsid w:val="005E1227"/>
    <w:rsid w:val="005E131E"/>
    <w:rsid w:val="005E235C"/>
    <w:rsid w:val="005E26C4"/>
    <w:rsid w:val="005E27C4"/>
    <w:rsid w:val="005E2853"/>
    <w:rsid w:val="005E2B2D"/>
    <w:rsid w:val="005E2B9B"/>
    <w:rsid w:val="005E2DEA"/>
    <w:rsid w:val="005E338E"/>
    <w:rsid w:val="005E3476"/>
    <w:rsid w:val="005E38E9"/>
    <w:rsid w:val="005E416E"/>
    <w:rsid w:val="005E4205"/>
    <w:rsid w:val="005E4332"/>
    <w:rsid w:val="005E4EE6"/>
    <w:rsid w:val="005E4FC6"/>
    <w:rsid w:val="005E500D"/>
    <w:rsid w:val="005E506A"/>
    <w:rsid w:val="005E542F"/>
    <w:rsid w:val="005E54CA"/>
    <w:rsid w:val="005E5883"/>
    <w:rsid w:val="005E5D23"/>
    <w:rsid w:val="005E6411"/>
    <w:rsid w:val="005E6ADC"/>
    <w:rsid w:val="005E73ED"/>
    <w:rsid w:val="005E7518"/>
    <w:rsid w:val="005E7F43"/>
    <w:rsid w:val="005F0363"/>
    <w:rsid w:val="005F0624"/>
    <w:rsid w:val="005F086B"/>
    <w:rsid w:val="005F0879"/>
    <w:rsid w:val="005F1517"/>
    <w:rsid w:val="005F1544"/>
    <w:rsid w:val="005F1621"/>
    <w:rsid w:val="005F17AA"/>
    <w:rsid w:val="005F1EE0"/>
    <w:rsid w:val="005F1F1B"/>
    <w:rsid w:val="005F1F29"/>
    <w:rsid w:val="005F2366"/>
    <w:rsid w:val="005F2535"/>
    <w:rsid w:val="005F2788"/>
    <w:rsid w:val="005F2FFE"/>
    <w:rsid w:val="005F32CB"/>
    <w:rsid w:val="005F34BB"/>
    <w:rsid w:val="005F370B"/>
    <w:rsid w:val="005F3892"/>
    <w:rsid w:val="005F3A21"/>
    <w:rsid w:val="005F41FD"/>
    <w:rsid w:val="005F464D"/>
    <w:rsid w:val="005F4A28"/>
    <w:rsid w:val="005F4B3E"/>
    <w:rsid w:val="005F4DED"/>
    <w:rsid w:val="005F4E7F"/>
    <w:rsid w:val="005F4EE5"/>
    <w:rsid w:val="005F541E"/>
    <w:rsid w:val="005F564C"/>
    <w:rsid w:val="005F5716"/>
    <w:rsid w:val="005F578A"/>
    <w:rsid w:val="005F5AC5"/>
    <w:rsid w:val="005F5FA3"/>
    <w:rsid w:val="005F6156"/>
    <w:rsid w:val="005F62B3"/>
    <w:rsid w:val="005F65DA"/>
    <w:rsid w:val="005F7436"/>
    <w:rsid w:val="005F74D0"/>
    <w:rsid w:val="005F75DD"/>
    <w:rsid w:val="005F7A76"/>
    <w:rsid w:val="00600576"/>
    <w:rsid w:val="00600889"/>
    <w:rsid w:val="00600892"/>
    <w:rsid w:val="00600C39"/>
    <w:rsid w:val="006010CA"/>
    <w:rsid w:val="006011F9"/>
    <w:rsid w:val="00601910"/>
    <w:rsid w:val="00602808"/>
    <w:rsid w:val="006029A2"/>
    <w:rsid w:val="006038DA"/>
    <w:rsid w:val="00603FD3"/>
    <w:rsid w:val="0060445F"/>
    <w:rsid w:val="006044F2"/>
    <w:rsid w:val="00604B4E"/>
    <w:rsid w:val="00604EE0"/>
    <w:rsid w:val="00605AE8"/>
    <w:rsid w:val="00605E14"/>
    <w:rsid w:val="00605E5D"/>
    <w:rsid w:val="00606145"/>
    <w:rsid w:val="00606E25"/>
    <w:rsid w:val="00606E26"/>
    <w:rsid w:val="0060707E"/>
    <w:rsid w:val="0060729F"/>
    <w:rsid w:val="006078D4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5EA"/>
    <w:rsid w:val="0061366C"/>
    <w:rsid w:val="00614030"/>
    <w:rsid w:val="0061439A"/>
    <w:rsid w:val="00614584"/>
    <w:rsid w:val="00614590"/>
    <w:rsid w:val="00614E9F"/>
    <w:rsid w:val="00614F56"/>
    <w:rsid w:val="0061559D"/>
    <w:rsid w:val="00615C89"/>
    <w:rsid w:val="00616175"/>
    <w:rsid w:val="00616AF7"/>
    <w:rsid w:val="00616C8F"/>
    <w:rsid w:val="00617159"/>
    <w:rsid w:val="00617ABE"/>
    <w:rsid w:val="00617B28"/>
    <w:rsid w:val="00617F86"/>
    <w:rsid w:val="006204F0"/>
    <w:rsid w:val="00620653"/>
    <w:rsid w:val="00621152"/>
    <w:rsid w:val="0062115A"/>
    <w:rsid w:val="00621206"/>
    <w:rsid w:val="0062148E"/>
    <w:rsid w:val="0062193E"/>
    <w:rsid w:val="00621977"/>
    <w:rsid w:val="0062211C"/>
    <w:rsid w:val="0062232E"/>
    <w:rsid w:val="006226B2"/>
    <w:rsid w:val="0062372E"/>
    <w:rsid w:val="00623900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29A"/>
    <w:rsid w:val="00626354"/>
    <w:rsid w:val="006265C8"/>
    <w:rsid w:val="00626724"/>
    <w:rsid w:val="00626904"/>
    <w:rsid w:val="00626A92"/>
    <w:rsid w:val="00626ED2"/>
    <w:rsid w:val="006270AC"/>
    <w:rsid w:val="0062793D"/>
    <w:rsid w:val="006307EC"/>
    <w:rsid w:val="00630800"/>
    <w:rsid w:val="00630813"/>
    <w:rsid w:val="00630882"/>
    <w:rsid w:val="00631AC4"/>
    <w:rsid w:val="00632393"/>
    <w:rsid w:val="00632F34"/>
    <w:rsid w:val="006340B7"/>
    <w:rsid w:val="006341D3"/>
    <w:rsid w:val="0063434A"/>
    <w:rsid w:val="00634B59"/>
    <w:rsid w:val="00634FCF"/>
    <w:rsid w:val="00635832"/>
    <w:rsid w:val="0063588C"/>
    <w:rsid w:val="00635C28"/>
    <w:rsid w:val="00635C71"/>
    <w:rsid w:val="00635E11"/>
    <w:rsid w:val="006361AD"/>
    <w:rsid w:val="00636436"/>
    <w:rsid w:val="00637128"/>
    <w:rsid w:val="006371B5"/>
    <w:rsid w:val="006374F3"/>
    <w:rsid w:val="006379B5"/>
    <w:rsid w:val="006404D9"/>
    <w:rsid w:val="00640EC8"/>
    <w:rsid w:val="00641168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08A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339"/>
    <w:rsid w:val="00650529"/>
    <w:rsid w:val="0065094F"/>
    <w:rsid w:val="006509D4"/>
    <w:rsid w:val="00650C82"/>
    <w:rsid w:val="00650D75"/>
    <w:rsid w:val="00650DC6"/>
    <w:rsid w:val="00650F3D"/>
    <w:rsid w:val="00650FB4"/>
    <w:rsid w:val="006513BC"/>
    <w:rsid w:val="00651654"/>
    <w:rsid w:val="006518F8"/>
    <w:rsid w:val="00651DF0"/>
    <w:rsid w:val="00652C4F"/>
    <w:rsid w:val="0065364A"/>
    <w:rsid w:val="0065374D"/>
    <w:rsid w:val="00653AED"/>
    <w:rsid w:val="006541B2"/>
    <w:rsid w:val="00654471"/>
    <w:rsid w:val="006547D7"/>
    <w:rsid w:val="00655572"/>
    <w:rsid w:val="0065564C"/>
    <w:rsid w:val="006561CF"/>
    <w:rsid w:val="00656202"/>
    <w:rsid w:val="0065674A"/>
    <w:rsid w:val="00656B5D"/>
    <w:rsid w:val="006570D2"/>
    <w:rsid w:val="006573FC"/>
    <w:rsid w:val="00660131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437"/>
    <w:rsid w:val="006637DA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B02"/>
    <w:rsid w:val="00670C65"/>
    <w:rsid w:val="00670CAF"/>
    <w:rsid w:val="00670E7B"/>
    <w:rsid w:val="0067126E"/>
    <w:rsid w:val="00671583"/>
    <w:rsid w:val="0067164C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FD"/>
    <w:rsid w:val="00676074"/>
    <w:rsid w:val="00677B56"/>
    <w:rsid w:val="006808EF"/>
    <w:rsid w:val="00680F32"/>
    <w:rsid w:val="00681028"/>
    <w:rsid w:val="006815BF"/>
    <w:rsid w:val="00681B9C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130"/>
    <w:rsid w:val="00686A49"/>
    <w:rsid w:val="00686D49"/>
    <w:rsid w:val="00690215"/>
    <w:rsid w:val="00691481"/>
    <w:rsid w:val="006920CE"/>
    <w:rsid w:val="006920EF"/>
    <w:rsid w:val="0069223A"/>
    <w:rsid w:val="00693364"/>
    <w:rsid w:val="0069364F"/>
    <w:rsid w:val="0069366E"/>
    <w:rsid w:val="00693DB9"/>
    <w:rsid w:val="00694220"/>
    <w:rsid w:val="006943AD"/>
    <w:rsid w:val="006943AE"/>
    <w:rsid w:val="006944CD"/>
    <w:rsid w:val="00694BEB"/>
    <w:rsid w:val="00694CE1"/>
    <w:rsid w:val="00694CE8"/>
    <w:rsid w:val="0069538E"/>
    <w:rsid w:val="00695A77"/>
    <w:rsid w:val="00695E98"/>
    <w:rsid w:val="00695F52"/>
    <w:rsid w:val="00696212"/>
    <w:rsid w:val="00696A6C"/>
    <w:rsid w:val="006970A5"/>
    <w:rsid w:val="006977C2"/>
    <w:rsid w:val="006A0094"/>
    <w:rsid w:val="006A09FB"/>
    <w:rsid w:val="006A0D4A"/>
    <w:rsid w:val="006A1B40"/>
    <w:rsid w:val="006A1FF5"/>
    <w:rsid w:val="006A2621"/>
    <w:rsid w:val="006A2BBF"/>
    <w:rsid w:val="006A2BCA"/>
    <w:rsid w:val="006A347E"/>
    <w:rsid w:val="006A45CC"/>
    <w:rsid w:val="006A56F1"/>
    <w:rsid w:val="006A5E24"/>
    <w:rsid w:val="006A60CD"/>
    <w:rsid w:val="006A61A2"/>
    <w:rsid w:val="006A63B8"/>
    <w:rsid w:val="006A65F2"/>
    <w:rsid w:val="006A67AA"/>
    <w:rsid w:val="006A6FA6"/>
    <w:rsid w:val="006A760E"/>
    <w:rsid w:val="006B0B25"/>
    <w:rsid w:val="006B0DC1"/>
    <w:rsid w:val="006B0EDF"/>
    <w:rsid w:val="006B143E"/>
    <w:rsid w:val="006B156E"/>
    <w:rsid w:val="006B15ED"/>
    <w:rsid w:val="006B16EC"/>
    <w:rsid w:val="006B1803"/>
    <w:rsid w:val="006B1838"/>
    <w:rsid w:val="006B1CF9"/>
    <w:rsid w:val="006B1F50"/>
    <w:rsid w:val="006B1F93"/>
    <w:rsid w:val="006B2887"/>
    <w:rsid w:val="006B2C7B"/>
    <w:rsid w:val="006B2C7E"/>
    <w:rsid w:val="006B3320"/>
    <w:rsid w:val="006B3436"/>
    <w:rsid w:val="006B35D4"/>
    <w:rsid w:val="006B3814"/>
    <w:rsid w:val="006B41D3"/>
    <w:rsid w:val="006B5449"/>
    <w:rsid w:val="006B57F7"/>
    <w:rsid w:val="006B5907"/>
    <w:rsid w:val="006B68F8"/>
    <w:rsid w:val="006B6CB9"/>
    <w:rsid w:val="006B765F"/>
    <w:rsid w:val="006B778B"/>
    <w:rsid w:val="006B7CC5"/>
    <w:rsid w:val="006C010C"/>
    <w:rsid w:val="006C03A3"/>
    <w:rsid w:val="006C05BE"/>
    <w:rsid w:val="006C0C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025"/>
    <w:rsid w:val="006C64A7"/>
    <w:rsid w:val="006C6579"/>
    <w:rsid w:val="006C6E48"/>
    <w:rsid w:val="006C71B8"/>
    <w:rsid w:val="006C74A2"/>
    <w:rsid w:val="006C7567"/>
    <w:rsid w:val="006D034F"/>
    <w:rsid w:val="006D066D"/>
    <w:rsid w:val="006D0B85"/>
    <w:rsid w:val="006D0C57"/>
    <w:rsid w:val="006D0E20"/>
    <w:rsid w:val="006D1074"/>
    <w:rsid w:val="006D1164"/>
    <w:rsid w:val="006D1168"/>
    <w:rsid w:val="006D124F"/>
    <w:rsid w:val="006D1416"/>
    <w:rsid w:val="006D153F"/>
    <w:rsid w:val="006D193A"/>
    <w:rsid w:val="006D19D6"/>
    <w:rsid w:val="006D1DE4"/>
    <w:rsid w:val="006D2256"/>
    <w:rsid w:val="006D2559"/>
    <w:rsid w:val="006D293D"/>
    <w:rsid w:val="006D3007"/>
    <w:rsid w:val="006D3702"/>
    <w:rsid w:val="006D3E0B"/>
    <w:rsid w:val="006D3F34"/>
    <w:rsid w:val="006D4262"/>
    <w:rsid w:val="006D435C"/>
    <w:rsid w:val="006D4925"/>
    <w:rsid w:val="006D52A4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58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1FD9"/>
    <w:rsid w:val="006E2684"/>
    <w:rsid w:val="006E271C"/>
    <w:rsid w:val="006E2973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50C"/>
    <w:rsid w:val="006E5A1D"/>
    <w:rsid w:val="006E5F33"/>
    <w:rsid w:val="006E65FD"/>
    <w:rsid w:val="006E6BCB"/>
    <w:rsid w:val="006E724C"/>
    <w:rsid w:val="006E7253"/>
    <w:rsid w:val="006E72B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8B"/>
    <w:rsid w:val="006F278F"/>
    <w:rsid w:val="006F2B8F"/>
    <w:rsid w:val="006F2DFD"/>
    <w:rsid w:val="006F2ED0"/>
    <w:rsid w:val="006F34AD"/>
    <w:rsid w:val="006F35AB"/>
    <w:rsid w:val="006F39D7"/>
    <w:rsid w:val="006F4E8D"/>
    <w:rsid w:val="006F540C"/>
    <w:rsid w:val="006F5612"/>
    <w:rsid w:val="006F5B85"/>
    <w:rsid w:val="006F5FB3"/>
    <w:rsid w:val="006F5FD8"/>
    <w:rsid w:val="006F6018"/>
    <w:rsid w:val="006F60FE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B23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3CFC"/>
    <w:rsid w:val="007041CC"/>
    <w:rsid w:val="007041D2"/>
    <w:rsid w:val="007046DD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5B5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6A"/>
    <w:rsid w:val="0071188B"/>
    <w:rsid w:val="007119CD"/>
    <w:rsid w:val="00711FF0"/>
    <w:rsid w:val="00712079"/>
    <w:rsid w:val="00712530"/>
    <w:rsid w:val="00712BFD"/>
    <w:rsid w:val="00712FEE"/>
    <w:rsid w:val="00713349"/>
    <w:rsid w:val="007136C1"/>
    <w:rsid w:val="00713D1F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6F32"/>
    <w:rsid w:val="007170D4"/>
    <w:rsid w:val="007177DA"/>
    <w:rsid w:val="00717838"/>
    <w:rsid w:val="00717A0C"/>
    <w:rsid w:val="00717AFF"/>
    <w:rsid w:val="00720DD5"/>
    <w:rsid w:val="007211C3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557F"/>
    <w:rsid w:val="00725A64"/>
    <w:rsid w:val="00726306"/>
    <w:rsid w:val="00726AE6"/>
    <w:rsid w:val="007304FE"/>
    <w:rsid w:val="007309F9"/>
    <w:rsid w:val="0073120F"/>
    <w:rsid w:val="00731463"/>
    <w:rsid w:val="00731D2B"/>
    <w:rsid w:val="0073250C"/>
    <w:rsid w:val="00732A37"/>
    <w:rsid w:val="00733028"/>
    <w:rsid w:val="00733739"/>
    <w:rsid w:val="0073434D"/>
    <w:rsid w:val="007344E7"/>
    <w:rsid w:val="00735049"/>
    <w:rsid w:val="0073574F"/>
    <w:rsid w:val="00735F3F"/>
    <w:rsid w:val="00736011"/>
    <w:rsid w:val="007362AA"/>
    <w:rsid w:val="0073646A"/>
    <w:rsid w:val="00736705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E29"/>
    <w:rsid w:val="00743F9A"/>
    <w:rsid w:val="007448DE"/>
    <w:rsid w:val="00744922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04C"/>
    <w:rsid w:val="00751CF6"/>
    <w:rsid w:val="00751EF5"/>
    <w:rsid w:val="007520A3"/>
    <w:rsid w:val="0075291A"/>
    <w:rsid w:val="00752F00"/>
    <w:rsid w:val="00753A9B"/>
    <w:rsid w:val="00753AB1"/>
    <w:rsid w:val="0075439F"/>
    <w:rsid w:val="007543E5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762"/>
    <w:rsid w:val="00765B62"/>
    <w:rsid w:val="00765D13"/>
    <w:rsid w:val="007661F6"/>
    <w:rsid w:val="00766495"/>
    <w:rsid w:val="00766784"/>
    <w:rsid w:val="00766937"/>
    <w:rsid w:val="00766967"/>
    <w:rsid w:val="00766A10"/>
    <w:rsid w:val="00767441"/>
    <w:rsid w:val="007679F6"/>
    <w:rsid w:val="0077003E"/>
    <w:rsid w:val="007700EA"/>
    <w:rsid w:val="00770189"/>
    <w:rsid w:val="0077078F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0A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3F"/>
    <w:rsid w:val="00790BF6"/>
    <w:rsid w:val="00790D14"/>
    <w:rsid w:val="00790E9E"/>
    <w:rsid w:val="007914E4"/>
    <w:rsid w:val="007921A9"/>
    <w:rsid w:val="00792F95"/>
    <w:rsid w:val="00793198"/>
    <w:rsid w:val="007934FA"/>
    <w:rsid w:val="00794311"/>
    <w:rsid w:val="007944AF"/>
    <w:rsid w:val="007949B3"/>
    <w:rsid w:val="00794B4A"/>
    <w:rsid w:val="00794D03"/>
    <w:rsid w:val="00794E4C"/>
    <w:rsid w:val="007953C5"/>
    <w:rsid w:val="00796707"/>
    <w:rsid w:val="00796A35"/>
    <w:rsid w:val="0079702F"/>
    <w:rsid w:val="007974E9"/>
    <w:rsid w:val="00797851"/>
    <w:rsid w:val="007A0497"/>
    <w:rsid w:val="007A0589"/>
    <w:rsid w:val="007A05AF"/>
    <w:rsid w:val="007A06C9"/>
    <w:rsid w:val="007A0F65"/>
    <w:rsid w:val="007A1B4F"/>
    <w:rsid w:val="007A1F75"/>
    <w:rsid w:val="007A26F2"/>
    <w:rsid w:val="007A2B41"/>
    <w:rsid w:val="007A2C65"/>
    <w:rsid w:val="007A32E4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1CB3"/>
    <w:rsid w:val="007B227C"/>
    <w:rsid w:val="007B324B"/>
    <w:rsid w:val="007B376C"/>
    <w:rsid w:val="007B3802"/>
    <w:rsid w:val="007B4CCC"/>
    <w:rsid w:val="007B510D"/>
    <w:rsid w:val="007B5DA2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155"/>
    <w:rsid w:val="007C159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24B"/>
    <w:rsid w:val="007C5FA4"/>
    <w:rsid w:val="007C65CC"/>
    <w:rsid w:val="007C6A4C"/>
    <w:rsid w:val="007C7221"/>
    <w:rsid w:val="007D00CD"/>
    <w:rsid w:val="007D08F7"/>
    <w:rsid w:val="007D1256"/>
    <w:rsid w:val="007D194E"/>
    <w:rsid w:val="007D1F73"/>
    <w:rsid w:val="007D1FA6"/>
    <w:rsid w:val="007D228D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659"/>
    <w:rsid w:val="007D57DF"/>
    <w:rsid w:val="007D5A37"/>
    <w:rsid w:val="007D6213"/>
    <w:rsid w:val="007D68FC"/>
    <w:rsid w:val="007D704D"/>
    <w:rsid w:val="007D73C7"/>
    <w:rsid w:val="007D7724"/>
    <w:rsid w:val="007D78D1"/>
    <w:rsid w:val="007E02C0"/>
    <w:rsid w:val="007E0371"/>
    <w:rsid w:val="007E18A9"/>
    <w:rsid w:val="007E1A14"/>
    <w:rsid w:val="007E1D49"/>
    <w:rsid w:val="007E1FF5"/>
    <w:rsid w:val="007E2949"/>
    <w:rsid w:val="007E2B2B"/>
    <w:rsid w:val="007E2F2F"/>
    <w:rsid w:val="007E36ED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6B8C"/>
    <w:rsid w:val="007E6D2E"/>
    <w:rsid w:val="007E726F"/>
    <w:rsid w:val="007E76E3"/>
    <w:rsid w:val="007E7A8C"/>
    <w:rsid w:val="007F0486"/>
    <w:rsid w:val="007F0B1F"/>
    <w:rsid w:val="007F0FEB"/>
    <w:rsid w:val="007F11D7"/>
    <w:rsid w:val="007F1A67"/>
    <w:rsid w:val="007F21AE"/>
    <w:rsid w:val="007F222E"/>
    <w:rsid w:val="007F228C"/>
    <w:rsid w:val="007F2DDD"/>
    <w:rsid w:val="007F3009"/>
    <w:rsid w:val="007F3A56"/>
    <w:rsid w:val="007F3DC9"/>
    <w:rsid w:val="007F439F"/>
    <w:rsid w:val="007F4794"/>
    <w:rsid w:val="007F5109"/>
    <w:rsid w:val="007F5678"/>
    <w:rsid w:val="007F61D5"/>
    <w:rsid w:val="007F63E5"/>
    <w:rsid w:val="007F6443"/>
    <w:rsid w:val="007F72AB"/>
    <w:rsid w:val="007F7438"/>
    <w:rsid w:val="007F7A68"/>
    <w:rsid w:val="0080077F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BE3"/>
    <w:rsid w:val="00802D31"/>
    <w:rsid w:val="00802E35"/>
    <w:rsid w:val="008032FE"/>
    <w:rsid w:val="00803DEF"/>
    <w:rsid w:val="008040FE"/>
    <w:rsid w:val="008043F5"/>
    <w:rsid w:val="00804C32"/>
    <w:rsid w:val="0080542D"/>
    <w:rsid w:val="008059D2"/>
    <w:rsid w:val="00805E33"/>
    <w:rsid w:val="00806566"/>
    <w:rsid w:val="008065F5"/>
    <w:rsid w:val="00806D47"/>
    <w:rsid w:val="00806E7C"/>
    <w:rsid w:val="00807349"/>
    <w:rsid w:val="00807E2B"/>
    <w:rsid w:val="0081089E"/>
    <w:rsid w:val="00811027"/>
    <w:rsid w:val="008112C6"/>
    <w:rsid w:val="00811321"/>
    <w:rsid w:val="008113F2"/>
    <w:rsid w:val="008115AE"/>
    <w:rsid w:val="00812188"/>
    <w:rsid w:val="00813036"/>
    <w:rsid w:val="00813427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A7E"/>
    <w:rsid w:val="00817C89"/>
    <w:rsid w:val="00820352"/>
    <w:rsid w:val="00820540"/>
    <w:rsid w:val="00820B0A"/>
    <w:rsid w:val="00820B7B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007"/>
    <w:rsid w:val="0082522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90"/>
    <w:rsid w:val="008321DC"/>
    <w:rsid w:val="008321EA"/>
    <w:rsid w:val="00832221"/>
    <w:rsid w:val="00832407"/>
    <w:rsid w:val="00832573"/>
    <w:rsid w:val="008327BA"/>
    <w:rsid w:val="00832FC4"/>
    <w:rsid w:val="00834395"/>
    <w:rsid w:val="008346AC"/>
    <w:rsid w:val="00834926"/>
    <w:rsid w:val="00834957"/>
    <w:rsid w:val="00834A46"/>
    <w:rsid w:val="00834ADF"/>
    <w:rsid w:val="00835411"/>
    <w:rsid w:val="008354B5"/>
    <w:rsid w:val="00835587"/>
    <w:rsid w:val="00835FE4"/>
    <w:rsid w:val="00836C94"/>
    <w:rsid w:val="0083736B"/>
    <w:rsid w:val="00837C56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3C49"/>
    <w:rsid w:val="00843F11"/>
    <w:rsid w:val="00844092"/>
    <w:rsid w:val="008446E1"/>
    <w:rsid w:val="00844830"/>
    <w:rsid w:val="00844998"/>
    <w:rsid w:val="00844CA7"/>
    <w:rsid w:val="00844CBB"/>
    <w:rsid w:val="00845038"/>
    <w:rsid w:val="0084529B"/>
    <w:rsid w:val="00845313"/>
    <w:rsid w:val="00845546"/>
    <w:rsid w:val="0084599F"/>
    <w:rsid w:val="00845B72"/>
    <w:rsid w:val="00845DBC"/>
    <w:rsid w:val="00846079"/>
    <w:rsid w:val="00846CE6"/>
    <w:rsid w:val="00846E9A"/>
    <w:rsid w:val="0084734D"/>
    <w:rsid w:val="00847657"/>
    <w:rsid w:val="008503C5"/>
    <w:rsid w:val="00850469"/>
    <w:rsid w:val="008507BB"/>
    <w:rsid w:val="00850C36"/>
    <w:rsid w:val="00850C80"/>
    <w:rsid w:val="00850F91"/>
    <w:rsid w:val="00851A94"/>
    <w:rsid w:val="00851B54"/>
    <w:rsid w:val="00851D83"/>
    <w:rsid w:val="008521BF"/>
    <w:rsid w:val="00852658"/>
    <w:rsid w:val="00852F03"/>
    <w:rsid w:val="00853379"/>
    <w:rsid w:val="0085341B"/>
    <w:rsid w:val="00853725"/>
    <w:rsid w:val="00853959"/>
    <w:rsid w:val="008545EA"/>
    <w:rsid w:val="0085569A"/>
    <w:rsid w:val="00855C44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B87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EDE"/>
    <w:rsid w:val="00863F1B"/>
    <w:rsid w:val="008642AE"/>
    <w:rsid w:val="00864500"/>
    <w:rsid w:val="00864F47"/>
    <w:rsid w:val="00865534"/>
    <w:rsid w:val="00865902"/>
    <w:rsid w:val="00865AE8"/>
    <w:rsid w:val="008664D6"/>
    <w:rsid w:val="00866A70"/>
    <w:rsid w:val="00866BE2"/>
    <w:rsid w:val="00867119"/>
    <w:rsid w:val="00867179"/>
    <w:rsid w:val="008674CA"/>
    <w:rsid w:val="00867522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2AD"/>
    <w:rsid w:val="00874580"/>
    <w:rsid w:val="008745BD"/>
    <w:rsid w:val="00874B9B"/>
    <w:rsid w:val="00874E24"/>
    <w:rsid w:val="00875138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6C6E"/>
    <w:rsid w:val="00887548"/>
    <w:rsid w:val="0088763F"/>
    <w:rsid w:val="00887F76"/>
    <w:rsid w:val="00890201"/>
    <w:rsid w:val="0089049E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C0"/>
    <w:rsid w:val="00892ED2"/>
    <w:rsid w:val="00893217"/>
    <w:rsid w:val="00893557"/>
    <w:rsid w:val="00893BA7"/>
    <w:rsid w:val="00893BE0"/>
    <w:rsid w:val="00894C8E"/>
    <w:rsid w:val="008952AB"/>
    <w:rsid w:val="0089556C"/>
    <w:rsid w:val="00895B96"/>
    <w:rsid w:val="00895C00"/>
    <w:rsid w:val="00895D84"/>
    <w:rsid w:val="0089619F"/>
    <w:rsid w:val="0089641A"/>
    <w:rsid w:val="008964FC"/>
    <w:rsid w:val="00896777"/>
    <w:rsid w:val="0089696D"/>
    <w:rsid w:val="00896B15"/>
    <w:rsid w:val="00896E98"/>
    <w:rsid w:val="00897773"/>
    <w:rsid w:val="00897F0A"/>
    <w:rsid w:val="008A0A1C"/>
    <w:rsid w:val="008A0FD3"/>
    <w:rsid w:val="008A1036"/>
    <w:rsid w:val="008A110D"/>
    <w:rsid w:val="008A163B"/>
    <w:rsid w:val="008A1B69"/>
    <w:rsid w:val="008A1DB7"/>
    <w:rsid w:val="008A2264"/>
    <w:rsid w:val="008A2B2C"/>
    <w:rsid w:val="008A2D29"/>
    <w:rsid w:val="008A3057"/>
    <w:rsid w:val="008A3149"/>
    <w:rsid w:val="008A32FF"/>
    <w:rsid w:val="008A384A"/>
    <w:rsid w:val="008A3D76"/>
    <w:rsid w:val="008A3F46"/>
    <w:rsid w:val="008A4242"/>
    <w:rsid w:val="008A48C8"/>
    <w:rsid w:val="008A4BB9"/>
    <w:rsid w:val="008A4F09"/>
    <w:rsid w:val="008A4FB5"/>
    <w:rsid w:val="008A50E0"/>
    <w:rsid w:val="008A5150"/>
    <w:rsid w:val="008A5992"/>
    <w:rsid w:val="008A5A77"/>
    <w:rsid w:val="008A5C5A"/>
    <w:rsid w:val="008A5EC9"/>
    <w:rsid w:val="008A6CB5"/>
    <w:rsid w:val="008A6F44"/>
    <w:rsid w:val="008A7105"/>
    <w:rsid w:val="008B0489"/>
    <w:rsid w:val="008B066B"/>
    <w:rsid w:val="008B0E8D"/>
    <w:rsid w:val="008B0F08"/>
    <w:rsid w:val="008B17EC"/>
    <w:rsid w:val="008B1815"/>
    <w:rsid w:val="008B291F"/>
    <w:rsid w:val="008B2AAC"/>
    <w:rsid w:val="008B2E40"/>
    <w:rsid w:val="008B3268"/>
    <w:rsid w:val="008B3808"/>
    <w:rsid w:val="008B3AD2"/>
    <w:rsid w:val="008B3C23"/>
    <w:rsid w:val="008B4691"/>
    <w:rsid w:val="008B477B"/>
    <w:rsid w:val="008B4B56"/>
    <w:rsid w:val="008B4BEB"/>
    <w:rsid w:val="008B4E75"/>
    <w:rsid w:val="008B500F"/>
    <w:rsid w:val="008B5695"/>
    <w:rsid w:val="008B589E"/>
    <w:rsid w:val="008B5904"/>
    <w:rsid w:val="008B5A1D"/>
    <w:rsid w:val="008B5BBB"/>
    <w:rsid w:val="008B5CA7"/>
    <w:rsid w:val="008B5F49"/>
    <w:rsid w:val="008B619D"/>
    <w:rsid w:val="008B66E3"/>
    <w:rsid w:val="008B6A87"/>
    <w:rsid w:val="008B6CF8"/>
    <w:rsid w:val="008B7792"/>
    <w:rsid w:val="008B7CC3"/>
    <w:rsid w:val="008B7D74"/>
    <w:rsid w:val="008C006F"/>
    <w:rsid w:val="008C0A90"/>
    <w:rsid w:val="008C0A9E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DBC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C7FA7"/>
    <w:rsid w:val="008D0705"/>
    <w:rsid w:val="008D0FA2"/>
    <w:rsid w:val="008D1375"/>
    <w:rsid w:val="008D187B"/>
    <w:rsid w:val="008D1B2E"/>
    <w:rsid w:val="008D1B58"/>
    <w:rsid w:val="008D1E4B"/>
    <w:rsid w:val="008D2A28"/>
    <w:rsid w:val="008D3588"/>
    <w:rsid w:val="008D387B"/>
    <w:rsid w:val="008D3F5A"/>
    <w:rsid w:val="008D46E2"/>
    <w:rsid w:val="008D4970"/>
    <w:rsid w:val="008D4FA4"/>
    <w:rsid w:val="008D5580"/>
    <w:rsid w:val="008D60A8"/>
    <w:rsid w:val="008D6835"/>
    <w:rsid w:val="008D71B1"/>
    <w:rsid w:val="008D769D"/>
    <w:rsid w:val="008D7848"/>
    <w:rsid w:val="008D78E6"/>
    <w:rsid w:val="008D7D41"/>
    <w:rsid w:val="008E00C8"/>
    <w:rsid w:val="008E04D2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1F11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6D"/>
    <w:rsid w:val="008E494C"/>
    <w:rsid w:val="008E49E5"/>
    <w:rsid w:val="008E4C7A"/>
    <w:rsid w:val="008E4D16"/>
    <w:rsid w:val="008E4D1E"/>
    <w:rsid w:val="008E55F0"/>
    <w:rsid w:val="008E5CCD"/>
    <w:rsid w:val="008E6385"/>
    <w:rsid w:val="008E66FA"/>
    <w:rsid w:val="008E7886"/>
    <w:rsid w:val="008F0002"/>
    <w:rsid w:val="008F0C7F"/>
    <w:rsid w:val="008F0CCA"/>
    <w:rsid w:val="008F0DDA"/>
    <w:rsid w:val="008F1247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548"/>
    <w:rsid w:val="008F5766"/>
    <w:rsid w:val="008F58FC"/>
    <w:rsid w:val="008F5ADA"/>
    <w:rsid w:val="008F5B29"/>
    <w:rsid w:val="008F5B72"/>
    <w:rsid w:val="008F66C2"/>
    <w:rsid w:val="008F69E6"/>
    <w:rsid w:val="008F6D63"/>
    <w:rsid w:val="008F7DC9"/>
    <w:rsid w:val="008F7F6D"/>
    <w:rsid w:val="00900573"/>
    <w:rsid w:val="0090062C"/>
    <w:rsid w:val="00900717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3F1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6DC"/>
    <w:rsid w:val="00920740"/>
    <w:rsid w:val="0092089E"/>
    <w:rsid w:val="00920B50"/>
    <w:rsid w:val="009215FC"/>
    <w:rsid w:val="009216FD"/>
    <w:rsid w:val="00921CAB"/>
    <w:rsid w:val="009227A6"/>
    <w:rsid w:val="009227D8"/>
    <w:rsid w:val="00924441"/>
    <w:rsid w:val="00924781"/>
    <w:rsid w:val="00924F4B"/>
    <w:rsid w:val="00925172"/>
    <w:rsid w:val="00925249"/>
    <w:rsid w:val="009253BD"/>
    <w:rsid w:val="00925721"/>
    <w:rsid w:val="009257D2"/>
    <w:rsid w:val="00925A57"/>
    <w:rsid w:val="00925BF9"/>
    <w:rsid w:val="00926765"/>
    <w:rsid w:val="00926904"/>
    <w:rsid w:val="00926B54"/>
    <w:rsid w:val="0092709F"/>
    <w:rsid w:val="00927365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265"/>
    <w:rsid w:val="009344FC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185"/>
    <w:rsid w:val="0094032C"/>
    <w:rsid w:val="0094042F"/>
    <w:rsid w:val="0094050F"/>
    <w:rsid w:val="009408C7"/>
    <w:rsid w:val="009416AF"/>
    <w:rsid w:val="009419CA"/>
    <w:rsid w:val="009424F0"/>
    <w:rsid w:val="00942620"/>
    <w:rsid w:val="00942C6D"/>
    <w:rsid w:val="009432A3"/>
    <w:rsid w:val="00943477"/>
    <w:rsid w:val="00943529"/>
    <w:rsid w:val="00943618"/>
    <w:rsid w:val="00943B39"/>
    <w:rsid w:val="00943E17"/>
    <w:rsid w:val="00943E8D"/>
    <w:rsid w:val="00943F49"/>
    <w:rsid w:val="0094424B"/>
    <w:rsid w:val="0094479E"/>
    <w:rsid w:val="00945287"/>
    <w:rsid w:val="009457BB"/>
    <w:rsid w:val="0094592E"/>
    <w:rsid w:val="0094596F"/>
    <w:rsid w:val="00945B80"/>
    <w:rsid w:val="00945BDF"/>
    <w:rsid w:val="00945BE9"/>
    <w:rsid w:val="00945D33"/>
    <w:rsid w:val="0094638D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5C4"/>
    <w:rsid w:val="00952C82"/>
    <w:rsid w:val="00953059"/>
    <w:rsid w:val="009530C4"/>
    <w:rsid w:val="0095323A"/>
    <w:rsid w:val="00953521"/>
    <w:rsid w:val="00953ABD"/>
    <w:rsid w:val="00954E50"/>
    <w:rsid w:val="0095595A"/>
    <w:rsid w:val="0095598C"/>
    <w:rsid w:val="00955A26"/>
    <w:rsid w:val="009566E9"/>
    <w:rsid w:val="00956E8D"/>
    <w:rsid w:val="00957386"/>
    <w:rsid w:val="00957E60"/>
    <w:rsid w:val="00957EE7"/>
    <w:rsid w:val="0096007F"/>
    <w:rsid w:val="00960672"/>
    <w:rsid w:val="00960787"/>
    <w:rsid w:val="00960ADC"/>
    <w:rsid w:val="00960EE7"/>
    <w:rsid w:val="00962111"/>
    <w:rsid w:val="0096258D"/>
    <w:rsid w:val="00963054"/>
    <w:rsid w:val="00963431"/>
    <w:rsid w:val="009639CB"/>
    <w:rsid w:val="00964698"/>
    <w:rsid w:val="009648C4"/>
    <w:rsid w:val="00964BB0"/>
    <w:rsid w:val="00965166"/>
    <w:rsid w:val="00965194"/>
    <w:rsid w:val="009655E7"/>
    <w:rsid w:val="0096589C"/>
    <w:rsid w:val="00965B9E"/>
    <w:rsid w:val="00965CD2"/>
    <w:rsid w:val="009663BF"/>
    <w:rsid w:val="0096703B"/>
    <w:rsid w:val="009676BF"/>
    <w:rsid w:val="00967775"/>
    <w:rsid w:val="00967A0C"/>
    <w:rsid w:val="00967B33"/>
    <w:rsid w:val="00967EA3"/>
    <w:rsid w:val="009706E0"/>
    <w:rsid w:val="00970764"/>
    <w:rsid w:val="00970CC4"/>
    <w:rsid w:val="00971910"/>
    <w:rsid w:val="009719BD"/>
    <w:rsid w:val="00971A09"/>
    <w:rsid w:val="00971A61"/>
    <w:rsid w:val="00971F74"/>
    <w:rsid w:val="00972444"/>
    <w:rsid w:val="00973202"/>
    <w:rsid w:val="0097463A"/>
    <w:rsid w:val="00974A29"/>
    <w:rsid w:val="00974B40"/>
    <w:rsid w:val="0097503B"/>
    <w:rsid w:val="009750A6"/>
    <w:rsid w:val="00975A28"/>
    <w:rsid w:val="00975ADF"/>
    <w:rsid w:val="00975CBE"/>
    <w:rsid w:val="009765AA"/>
    <w:rsid w:val="00976667"/>
    <w:rsid w:val="0097681F"/>
    <w:rsid w:val="00976B1F"/>
    <w:rsid w:val="00976C8E"/>
    <w:rsid w:val="009771C8"/>
    <w:rsid w:val="00977369"/>
    <w:rsid w:val="009776FB"/>
    <w:rsid w:val="00977895"/>
    <w:rsid w:val="00977AFB"/>
    <w:rsid w:val="00977BBB"/>
    <w:rsid w:val="00977E02"/>
    <w:rsid w:val="00980637"/>
    <w:rsid w:val="00980685"/>
    <w:rsid w:val="00980A4E"/>
    <w:rsid w:val="00980B58"/>
    <w:rsid w:val="00980DD8"/>
    <w:rsid w:val="009813D2"/>
    <w:rsid w:val="009814C0"/>
    <w:rsid w:val="0098163C"/>
    <w:rsid w:val="00981E8B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423"/>
    <w:rsid w:val="00984E49"/>
    <w:rsid w:val="00985404"/>
    <w:rsid w:val="0098545D"/>
    <w:rsid w:val="009857B2"/>
    <w:rsid w:val="0098593A"/>
    <w:rsid w:val="00985F73"/>
    <w:rsid w:val="00986105"/>
    <w:rsid w:val="009865D2"/>
    <w:rsid w:val="00986959"/>
    <w:rsid w:val="00986AEE"/>
    <w:rsid w:val="00987B5D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1C4"/>
    <w:rsid w:val="00993641"/>
    <w:rsid w:val="00993866"/>
    <w:rsid w:val="00993A0F"/>
    <w:rsid w:val="00994596"/>
    <w:rsid w:val="00994A5E"/>
    <w:rsid w:val="00994D9A"/>
    <w:rsid w:val="009950A9"/>
    <w:rsid w:val="0099576E"/>
    <w:rsid w:val="009957CB"/>
    <w:rsid w:val="009958F9"/>
    <w:rsid w:val="00995BB2"/>
    <w:rsid w:val="00996288"/>
    <w:rsid w:val="00996670"/>
    <w:rsid w:val="009966D3"/>
    <w:rsid w:val="0099672E"/>
    <w:rsid w:val="00996767"/>
    <w:rsid w:val="00996860"/>
    <w:rsid w:val="00996C12"/>
    <w:rsid w:val="00996CAC"/>
    <w:rsid w:val="00996D39"/>
    <w:rsid w:val="00997262"/>
    <w:rsid w:val="009975C0"/>
    <w:rsid w:val="00997BB6"/>
    <w:rsid w:val="00997E3D"/>
    <w:rsid w:val="009A0033"/>
    <w:rsid w:val="009A0438"/>
    <w:rsid w:val="009A11C1"/>
    <w:rsid w:val="009A144D"/>
    <w:rsid w:val="009A17A5"/>
    <w:rsid w:val="009A1A84"/>
    <w:rsid w:val="009A1EF8"/>
    <w:rsid w:val="009A23DD"/>
    <w:rsid w:val="009A24DD"/>
    <w:rsid w:val="009A2510"/>
    <w:rsid w:val="009A2622"/>
    <w:rsid w:val="009A2708"/>
    <w:rsid w:val="009A2813"/>
    <w:rsid w:val="009A2EAF"/>
    <w:rsid w:val="009A30E3"/>
    <w:rsid w:val="009A3198"/>
    <w:rsid w:val="009A371C"/>
    <w:rsid w:val="009A3E66"/>
    <w:rsid w:val="009A42E1"/>
    <w:rsid w:val="009A42F6"/>
    <w:rsid w:val="009A4456"/>
    <w:rsid w:val="009A4691"/>
    <w:rsid w:val="009A4775"/>
    <w:rsid w:val="009A47FC"/>
    <w:rsid w:val="009A4A49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1E"/>
    <w:rsid w:val="009A6D6C"/>
    <w:rsid w:val="009A6F6E"/>
    <w:rsid w:val="009A7129"/>
    <w:rsid w:val="009A79E7"/>
    <w:rsid w:val="009A7A14"/>
    <w:rsid w:val="009A7C20"/>
    <w:rsid w:val="009B00C5"/>
    <w:rsid w:val="009B0716"/>
    <w:rsid w:val="009B0BB7"/>
    <w:rsid w:val="009B0E42"/>
    <w:rsid w:val="009B112E"/>
    <w:rsid w:val="009B160C"/>
    <w:rsid w:val="009B183D"/>
    <w:rsid w:val="009B1AAF"/>
    <w:rsid w:val="009B204A"/>
    <w:rsid w:val="009B22AB"/>
    <w:rsid w:val="009B22C6"/>
    <w:rsid w:val="009B2883"/>
    <w:rsid w:val="009B3258"/>
    <w:rsid w:val="009B3937"/>
    <w:rsid w:val="009B43A7"/>
    <w:rsid w:val="009B44D4"/>
    <w:rsid w:val="009B4686"/>
    <w:rsid w:val="009B4CB2"/>
    <w:rsid w:val="009B658B"/>
    <w:rsid w:val="009B6819"/>
    <w:rsid w:val="009B733A"/>
    <w:rsid w:val="009B73B6"/>
    <w:rsid w:val="009B7594"/>
    <w:rsid w:val="009B7BE1"/>
    <w:rsid w:val="009C0592"/>
    <w:rsid w:val="009C0CB1"/>
    <w:rsid w:val="009C0D2B"/>
    <w:rsid w:val="009C0DFF"/>
    <w:rsid w:val="009C0ECE"/>
    <w:rsid w:val="009C1375"/>
    <w:rsid w:val="009C1395"/>
    <w:rsid w:val="009C1F90"/>
    <w:rsid w:val="009C1FC2"/>
    <w:rsid w:val="009C2314"/>
    <w:rsid w:val="009C2805"/>
    <w:rsid w:val="009C284F"/>
    <w:rsid w:val="009C3246"/>
    <w:rsid w:val="009C3864"/>
    <w:rsid w:val="009C48F7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7D2"/>
    <w:rsid w:val="009D091F"/>
    <w:rsid w:val="009D0A4B"/>
    <w:rsid w:val="009D118D"/>
    <w:rsid w:val="009D1B57"/>
    <w:rsid w:val="009D2573"/>
    <w:rsid w:val="009D30B5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D6D8F"/>
    <w:rsid w:val="009E0044"/>
    <w:rsid w:val="009E083D"/>
    <w:rsid w:val="009E0FC7"/>
    <w:rsid w:val="009E13B9"/>
    <w:rsid w:val="009E1A4D"/>
    <w:rsid w:val="009E1BC9"/>
    <w:rsid w:val="009E1D74"/>
    <w:rsid w:val="009E2654"/>
    <w:rsid w:val="009E2761"/>
    <w:rsid w:val="009E282F"/>
    <w:rsid w:val="009E2F0B"/>
    <w:rsid w:val="009E346E"/>
    <w:rsid w:val="009E3D17"/>
    <w:rsid w:val="009E3D9D"/>
    <w:rsid w:val="009E480C"/>
    <w:rsid w:val="009E4DEA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699"/>
    <w:rsid w:val="009F0C14"/>
    <w:rsid w:val="009F0C85"/>
    <w:rsid w:val="009F0FE6"/>
    <w:rsid w:val="009F12D6"/>
    <w:rsid w:val="009F15E8"/>
    <w:rsid w:val="009F1D66"/>
    <w:rsid w:val="009F2127"/>
    <w:rsid w:val="009F214E"/>
    <w:rsid w:val="009F25A1"/>
    <w:rsid w:val="009F3181"/>
    <w:rsid w:val="009F352C"/>
    <w:rsid w:val="009F35DD"/>
    <w:rsid w:val="009F3793"/>
    <w:rsid w:val="009F391A"/>
    <w:rsid w:val="009F3AB5"/>
    <w:rsid w:val="009F3C80"/>
    <w:rsid w:val="009F4030"/>
    <w:rsid w:val="009F404D"/>
    <w:rsid w:val="009F4749"/>
    <w:rsid w:val="009F49F2"/>
    <w:rsid w:val="009F4DEC"/>
    <w:rsid w:val="009F4EDE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24"/>
    <w:rsid w:val="009F7D7D"/>
    <w:rsid w:val="009F7DB3"/>
    <w:rsid w:val="00A00576"/>
    <w:rsid w:val="00A00795"/>
    <w:rsid w:val="00A00A2B"/>
    <w:rsid w:val="00A00BD5"/>
    <w:rsid w:val="00A00DD9"/>
    <w:rsid w:val="00A010C0"/>
    <w:rsid w:val="00A01461"/>
    <w:rsid w:val="00A0158D"/>
    <w:rsid w:val="00A0287C"/>
    <w:rsid w:val="00A02C59"/>
    <w:rsid w:val="00A03623"/>
    <w:rsid w:val="00A03753"/>
    <w:rsid w:val="00A037E4"/>
    <w:rsid w:val="00A039AC"/>
    <w:rsid w:val="00A03C6F"/>
    <w:rsid w:val="00A03E95"/>
    <w:rsid w:val="00A03F01"/>
    <w:rsid w:val="00A04E8E"/>
    <w:rsid w:val="00A05A50"/>
    <w:rsid w:val="00A05CD0"/>
    <w:rsid w:val="00A064BE"/>
    <w:rsid w:val="00A068F9"/>
    <w:rsid w:val="00A07040"/>
    <w:rsid w:val="00A0712F"/>
    <w:rsid w:val="00A07396"/>
    <w:rsid w:val="00A075F3"/>
    <w:rsid w:val="00A07774"/>
    <w:rsid w:val="00A07D3F"/>
    <w:rsid w:val="00A1075C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6DF"/>
    <w:rsid w:val="00A13B92"/>
    <w:rsid w:val="00A13EE5"/>
    <w:rsid w:val="00A13FAF"/>
    <w:rsid w:val="00A147EE"/>
    <w:rsid w:val="00A14894"/>
    <w:rsid w:val="00A14A90"/>
    <w:rsid w:val="00A155FE"/>
    <w:rsid w:val="00A15668"/>
    <w:rsid w:val="00A157B3"/>
    <w:rsid w:val="00A15C7B"/>
    <w:rsid w:val="00A15CCC"/>
    <w:rsid w:val="00A16371"/>
    <w:rsid w:val="00A1665E"/>
    <w:rsid w:val="00A16A2C"/>
    <w:rsid w:val="00A16B10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8DB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066"/>
    <w:rsid w:val="00A27758"/>
    <w:rsid w:val="00A30226"/>
    <w:rsid w:val="00A303B6"/>
    <w:rsid w:val="00A307FC"/>
    <w:rsid w:val="00A31454"/>
    <w:rsid w:val="00A31500"/>
    <w:rsid w:val="00A31BF0"/>
    <w:rsid w:val="00A31C1F"/>
    <w:rsid w:val="00A328CE"/>
    <w:rsid w:val="00A32B5A"/>
    <w:rsid w:val="00A3303B"/>
    <w:rsid w:val="00A33A1E"/>
    <w:rsid w:val="00A3464D"/>
    <w:rsid w:val="00A34740"/>
    <w:rsid w:val="00A34968"/>
    <w:rsid w:val="00A34FB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A0"/>
    <w:rsid w:val="00A373CC"/>
    <w:rsid w:val="00A3746D"/>
    <w:rsid w:val="00A37C91"/>
    <w:rsid w:val="00A40826"/>
    <w:rsid w:val="00A408EB"/>
    <w:rsid w:val="00A40B8E"/>
    <w:rsid w:val="00A40D1C"/>
    <w:rsid w:val="00A41B38"/>
    <w:rsid w:val="00A41E6E"/>
    <w:rsid w:val="00A41EBD"/>
    <w:rsid w:val="00A42094"/>
    <w:rsid w:val="00A4210F"/>
    <w:rsid w:val="00A42561"/>
    <w:rsid w:val="00A428C7"/>
    <w:rsid w:val="00A42FAE"/>
    <w:rsid w:val="00A42FC6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5F0B"/>
    <w:rsid w:val="00A4623A"/>
    <w:rsid w:val="00A4642C"/>
    <w:rsid w:val="00A46EFB"/>
    <w:rsid w:val="00A46F42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D95"/>
    <w:rsid w:val="00A51EFC"/>
    <w:rsid w:val="00A52347"/>
    <w:rsid w:val="00A52695"/>
    <w:rsid w:val="00A52882"/>
    <w:rsid w:val="00A52B5F"/>
    <w:rsid w:val="00A52CA2"/>
    <w:rsid w:val="00A52F16"/>
    <w:rsid w:val="00A534BA"/>
    <w:rsid w:val="00A534EA"/>
    <w:rsid w:val="00A54671"/>
    <w:rsid w:val="00A54CA7"/>
    <w:rsid w:val="00A5507E"/>
    <w:rsid w:val="00A551A1"/>
    <w:rsid w:val="00A55475"/>
    <w:rsid w:val="00A557BF"/>
    <w:rsid w:val="00A558FE"/>
    <w:rsid w:val="00A55D1D"/>
    <w:rsid w:val="00A55EE4"/>
    <w:rsid w:val="00A55F4E"/>
    <w:rsid w:val="00A5601D"/>
    <w:rsid w:val="00A561F8"/>
    <w:rsid w:val="00A562FF"/>
    <w:rsid w:val="00A56322"/>
    <w:rsid w:val="00A563DF"/>
    <w:rsid w:val="00A56862"/>
    <w:rsid w:val="00A56881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37F6"/>
    <w:rsid w:val="00A63FE6"/>
    <w:rsid w:val="00A640A1"/>
    <w:rsid w:val="00A64300"/>
    <w:rsid w:val="00A64C64"/>
    <w:rsid w:val="00A65617"/>
    <w:rsid w:val="00A65BA3"/>
    <w:rsid w:val="00A65BAF"/>
    <w:rsid w:val="00A65BE0"/>
    <w:rsid w:val="00A65DAD"/>
    <w:rsid w:val="00A66AD8"/>
    <w:rsid w:val="00A66C67"/>
    <w:rsid w:val="00A66CF5"/>
    <w:rsid w:val="00A67C9F"/>
    <w:rsid w:val="00A67CDB"/>
    <w:rsid w:val="00A67CF6"/>
    <w:rsid w:val="00A67DCF"/>
    <w:rsid w:val="00A70437"/>
    <w:rsid w:val="00A70DC6"/>
    <w:rsid w:val="00A71535"/>
    <w:rsid w:val="00A728C6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4BA6"/>
    <w:rsid w:val="00A8655F"/>
    <w:rsid w:val="00A8661A"/>
    <w:rsid w:val="00A86B39"/>
    <w:rsid w:val="00A90213"/>
    <w:rsid w:val="00A90875"/>
    <w:rsid w:val="00A908CC"/>
    <w:rsid w:val="00A90926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B5"/>
    <w:rsid w:val="00A93BDF"/>
    <w:rsid w:val="00A93FA3"/>
    <w:rsid w:val="00A946C5"/>
    <w:rsid w:val="00A94AD6"/>
    <w:rsid w:val="00A94E06"/>
    <w:rsid w:val="00A94E29"/>
    <w:rsid w:val="00A95DA6"/>
    <w:rsid w:val="00A95EAF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175"/>
    <w:rsid w:val="00AA21E0"/>
    <w:rsid w:val="00AA2466"/>
    <w:rsid w:val="00AA249A"/>
    <w:rsid w:val="00AA24BA"/>
    <w:rsid w:val="00AA2901"/>
    <w:rsid w:val="00AA32AA"/>
    <w:rsid w:val="00AA3D94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D0"/>
    <w:rsid w:val="00AA5F54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C56"/>
    <w:rsid w:val="00AB0D24"/>
    <w:rsid w:val="00AB0E0B"/>
    <w:rsid w:val="00AB1C09"/>
    <w:rsid w:val="00AB202E"/>
    <w:rsid w:val="00AB20A8"/>
    <w:rsid w:val="00AB20E7"/>
    <w:rsid w:val="00AB2355"/>
    <w:rsid w:val="00AB3321"/>
    <w:rsid w:val="00AB3361"/>
    <w:rsid w:val="00AB366C"/>
    <w:rsid w:val="00AB3D90"/>
    <w:rsid w:val="00AB41C0"/>
    <w:rsid w:val="00AB4D83"/>
    <w:rsid w:val="00AB513B"/>
    <w:rsid w:val="00AB519C"/>
    <w:rsid w:val="00AB5542"/>
    <w:rsid w:val="00AB68FD"/>
    <w:rsid w:val="00AB69C5"/>
    <w:rsid w:val="00AB76E4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60F"/>
    <w:rsid w:val="00AC38AE"/>
    <w:rsid w:val="00AC3F91"/>
    <w:rsid w:val="00AC44EF"/>
    <w:rsid w:val="00AC4786"/>
    <w:rsid w:val="00AC4C31"/>
    <w:rsid w:val="00AC4D90"/>
    <w:rsid w:val="00AC567E"/>
    <w:rsid w:val="00AC5AD2"/>
    <w:rsid w:val="00AC5B9A"/>
    <w:rsid w:val="00AC5C2E"/>
    <w:rsid w:val="00AC64A1"/>
    <w:rsid w:val="00AC6853"/>
    <w:rsid w:val="00AC6919"/>
    <w:rsid w:val="00AC6D58"/>
    <w:rsid w:val="00AC7672"/>
    <w:rsid w:val="00AC7B1B"/>
    <w:rsid w:val="00AD028A"/>
    <w:rsid w:val="00AD0375"/>
    <w:rsid w:val="00AD05F1"/>
    <w:rsid w:val="00AD06A4"/>
    <w:rsid w:val="00AD0BFE"/>
    <w:rsid w:val="00AD1090"/>
    <w:rsid w:val="00AD17D7"/>
    <w:rsid w:val="00AD1B54"/>
    <w:rsid w:val="00AD1F9A"/>
    <w:rsid w:val="00AD2037"/>
    <w:rsid w:val="00AD214B"/>
    <w:rsid w:val="00AD215C"/>
    <w:rsid w:val="00AD236A"/>
    <w:rsid w:val="00AD2673"/>
    <w:rsid w:val="00AD29A9"/>
    <w:rsid w:val="00AD2B79"/>
    <w:rsid w:val="00AD2D7A"/>
    <w:rsid w:val="00AD2FCA"/>
    <w:rsid w:val="00AD334E"/>
    <w:rsid w:val="00AD3560"/>
    <w:rsid w:val="00AD38A9"/>
    <w:rsid w:val="00AD3D3A"/>
    <w:rsid w:val="00AD3E30"/>
    <w:rsid w:val="00AD435B"/>
    <w:rsid w:val="00AD4D0C"/>
    <w:rsid w:val="00AD4F3D"/>
    <w:rsid w:val="00AD5269"/>
    <w:rsid w:val="00AD5BAA"/>
    <w:rsid w:val="00AD67B4"/>
    <w:rsid w:val="00AD67F4"/>
    <w:rsid w:val="00AD6C82"/>
    <w:rsid w:val="00AD6D73"/>
    <w:rsid w:val="00AD72AB"/>
    <w:rsid w:val="00AD73EF"/>
    <w:rsid w:val="00AD74CE"/>
    <w:rsid w:val="00AD75F0"/>
    <w:rsid w:val="00AD7734"/>
    <w:rsid w:val="00AD775D"/>
    <w:rsid w:val="00AE02CB"/>
    <w:rsid w:val="00AE064E"/>
    <w:rsid w:val="00AE0805"/>
    <w:rsid w:val="00AE0A0E"/>
    <w:rsid w:val="00AE0DE6"/>
    <w:rsid w:val="00AE1184"/>
    <w:rsid w:val="00AE1409"/>
    <w:rsid w:val="00AE170D"/>
    <w:rsid w:val="00AE18D6"/>
    <w:rsid w:val="00AE1BAB"/>
    <w:rsid w:val="00AE24E2"/>
    <w:rsid w:val="00AE283F"/>
    <w:rsid w:val="00AE2CB7"/>
    <w:rsid w:val="00AE362D"/>
    <w:rsid w:val="00AE3743"/>
    <w:rsid w:val="00AE4219"/>
    <w:rsid w:val="00AE4432"/>
    <w:rsid w:val="00AE4597"/>
    <w:rsid w:val="00AE461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B5F"/>
    <w:rsid w:val="00AF018E"/>
    <w:rsid w:val="00AF0BCA"/>
    <w:rsid w:val="00AF119F"/>
    <w:rsid w:val="00AF1DC4"/>
    <w:rsid w:val="00AF3094"/>
    <w:rsid w:val="00AF3AAF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397"/>
    <w:rsid w:val="00AF6A31"/>
    <w:rsid w:val="00AF6ADC"/>
    <w:rsid w:val="00AF6EDB"/>
    <w:rsid w:val="00AF7193"/>
    <w:rsid w:val="00AF7427"/>
    <w:rsid w:val="00AF76F6"/>
    <w:rsid w:val="00B0054D"/>
    <w:rsid w:val="00B00848"/>
    <w:rsid w:val="00B01727"/>
    <w:rsid w:val="00B01805"/>
    <w:rsid w:val="00B0188B"/>
    <w:rsid w:val="00B01A35"/>
    <w:rsid w:val="00B02272"/>
    <w:rsid w:val="00B027A9"/>
    <w:rsid w:val="00B0282E"/>
    <w:rsid w:val="00B029AA"/>
    <w:rsid w:val="00B02E9B"/>
    <w:rsid w:val="00B02F3D"/>
    <w:rsid w:val="00B0303E"/>
    <w:rsid w:val="00B03702"/>
    <w:rsid w:val="00B0370E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3DC"/>
    <w:rsid w:val="00B0766E"/>
    <w:rsid w:val="00B07896"/>
    <w:rsid w:val="00B07C2D"/>
    <w:rsid w:val="00B07E01"/>
    <w:rsid w:val="00B07F64"/>
    <w:rsid w:val="00B10077"/>
    <w:rsid w:val="00B10208"/>
    <w:rsid w:val="00B102EE"/>
    <w:rsid w:val="00B1033A"/>
    <w:rsid w:val="00B10413"/>
    <w:rsid w:val="00B10455"/>
    <w:rsid w:val="00B110AC"/>
    <w:rsid w:val="00B11914"/>
    <w:rsid w:val="00B11B20"/>
    <w:rsid w:val="00B12413"/>
    <w:rsid w:val="00B1259F"/>
    <w:rsid w:val="00B12634"/>
    <w:rsid w:val="00B13143"/>
    <w:rsid w:val="00B13F4F"/>
    <w:rsid w:val="00B144EF"/>
    <w:rsid w:val="00B14E77"/>
    <w:rsid w:val="00B1565E"/>
    <w:rsid w:val="00B15AF9"/>
    <w:rsid w:val="00B15B99"/>
    <w:rsid w:val="00B15D46"/>
    <w:rsid w:val="00B15EAD"/>
    <w:rsid w:val="00B15FBA"/>
    <w:rsid w:val="00B1606F"/>
    <w:rsid w:val="00B16462"/>
    <w:rsid w:val="00B167CF"/>
    <w:rsid w:val="00B16CF3"/>
    <w:rsid w:val="00B17126"/>
    <w:rsid w:val="00B1715C"/>
    <w:rsid w:val="00B17595"/>
    <w:rsid w:val="00B17B75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D63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6E00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1718"/>
    <w:rsid w:val="00B31769"/>
    <w:rsid w:val="00B32426"/>
    <w:rsid w:val="00B32BB7"/>
    <w:rsid w:val="00B3394C"/>
    <w:rsid w:val="00B34436"/>
    <w:rsid w:val="00B34495"/>
    <w:rsid w:val="00B345F3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0C6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5369"/>
    <w:rsid w:val="00B45F39"/>
    <w:rsid w:val="00B460DF"/>
    <w:rsid w:val="00B465A3"/>
    <w:rsid w:val="00B466E0"/>
    <w:rsid w:val="00B468A7"/>
    <w:rsid w:val="00B46BF7"/>
    <w:rsid w:val="00B46E18"/>
    <w:rsid w:val="00B46F88"/>
    <w:rsid w:val="00B470D1"/>
    <w:rsid w:val="00B47321"/>
    <w:rsid w:val="00B47874"/>
    <w:rsid w:val="00B47CE2"/>
    <w:rsid w:val="00B50CF5"/>
    <w:rsid w:val="00B50EBD"/>
    <w:rsid w:val="00B50FC3"/>
    <w:rsid w:val="00B51AD5"/>
    <w:rsid w:val="00B51E35"/>
    <w:rsid w:val="00B523BB"/>
    <w:rsid w:val="00B52C68"/>
    <w:rsid w:val="00B52D47"/>
    <w:rsid w:val="00B53611"/>
    <w:rsid w:val="00B537B1"/>
    <w:rsid w:val="00B53914"/>
    <w:rsid w:val="00B539C0"/>
    <w:rsid w:val="00B53BE9"/>
    <w:rsid w:val="00B54950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195"/>
    <w:rsid w:val="00B60663"/>
    <w:rsid w:val="00B6079D"/>
    <w:rsid w:val="00B613C0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515"/>
    <w:rsid w:val="00B6471F"/>
    <w:rsid w:val="00B65027"/>
    <w:rsid w:val="00B6585E"/>
    <w:rsid w:val="00B65955"/>
    <w:rsid w:val="00B65AA0"/>
    <w:rsid w:val="00B65AA7"/>
    <w:rsid w:val="00B65C98"/>
    <w:rsid w:val="00B66779"/>
    <w:rsid w:val="00B669F4"/>
    <w:rsid w:val="00B66FE2"/>
    <w:rsid w:val="00B67941"/>
    <w:rsid w:val="00B67A4C"/>
    <w:rsid w:val="00B70627"/>
    <w:rsid w:val="00B7097A"/>
    <w:rsid w:val="00B70BE2"/>
    <w:rsid w:val="00B71907"/>
    <w:rsid w:val="00B7194A"/>
    <w:rsid w:val="00B719F5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A54"/>
    <w:rsid w:val="00B81C8E"/>
    <w:rsid w:val="00B81D63"/>
    <w:rsid w:val="00B81EFA"/>
    <w:rsid w:val="00B81F0C"/>
    <w:rsid w:val="00B82019"/>
    <w:rsid w:val="00B82898"/>
    <w:rsid w:val="00B82D46"/>
    <w:rsid w:val="00B8335D"/>
    <w:rsid w:val="00B839C9"/>
    <w:rsid w:val="00B84E94"/>
    <w:rsid w:val="00B85A32"/>
    <w:rsid w:val="00B85B81"/>
    <w:rsid w:val="00B868DC"/>
    <w:rsid w:val="00B87B3A"/>
    <w:rsid w:val="00B87C7F"/>
    <w:rsid w:val="00B87F96"/>
    <w:rsid w:val="00B90389"/>
    <w:rsid w:val="00B904E3"/>
    <w:rsid w:val="00B90E13"/>
    <w:rsid w:val="00B91A00"/>
    <w:rsid w:val="00B92280"/>
    <w:rsid w:val="00B92B8C"/>
    <w:rsid w:val="00B92F3C"/>
    <w:rsid w:val="00B92F99"/>
    <w:rsid w:val="00B930C0"/>
    <w:rsid w:val="00B938F6"/>
    <w:rsid w:val="00B93EC7"/>
    <w:rsid w:val="00B94145"/>
    <w:rsid w:val="00B941E0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1A9B"/>
    <w:rsid w:val="00BA21D0"/>
    <w:rsid w:val="00BA26E8"/>
    <w:rsid w:val="00BA296B"/>
    <w:rsid w:val="00BA2A91"/>
    <w:rsid w:val="00BA2CB9"/>
    <w:rsid w:val="00BA2E09"/>
    <w:rsid w:val="00BA2F66"/>
    <w:rsid w:val="00BA312D"/>
    <w:rsid w:val="00BA39A0"/>
    <w:rsid w:val="00BA3D82"/>
    <w:rsid w:val="00BA4390"/>
    <w:rsid w:val="00BA4400"/>
    <w:rsid w:val="00BA44B3"/>
    <w:rsid w:val="00BA4739"/>
    <w:rsid w:val="00BA482C"/>
    <w:rsid w:val="00BA4E8B"/>
    <w:rsid w:val="00BA4F3E"/>
    <w:rsid w:val="00BA518C"/>
    <w:rsid w:val="00BA51E0"/>
    <w:rsid w:val="00BA51FB"/>
    <w:rsid w:val="00BA5388"/>
    <w:rsid w:val="00BA562A"/>
    <w:rsid w:val="00BA5645"/>
    <w:rsid w:val="00BA6404"/>
    <w:rsid w:val="00BA6553"/>
    <w:rsid w:val="00BA6852"/>
    <w:rsid w:val="00BA6AE6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3BE"/>
    <w:rsid w:val="00BB747E"/>
    <w:rsid w:val="00BB76E7"/>
    <w:rsid w:val="00BC0806"/>
    <w:rsid w:val="00BC0A09"/>
    <w:rsid w:val="00BC0A7B"/>
    <w:rsid w:val="00BC1128"/>
    <w:rsid w:val="00BC13D3"/>
    <w:rsid w:val="00BC1485"/>
    <w:rsid w:val="00BC1A21"/>
    <w:rsid w:val="00BC20F0"/>
    <w:rsid w:val="00BC26EE"/>
    <w:rsid w:val="00BC278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2E4"/>
    <w:rsid w:val="00BC4312"/>
    <w:rsid w:val="00BC4982"/>
    <w:rsid w:val="00BC49A9"/>
    <w:rsid w:val="00BC52FB"/>
    <w:rsid w:val="00BC5352"/>
    <w:rsid w:val="00BC5D78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25"/>
    <w:rsid w:val="00BD1978"/>
    <w:rsid w:val="00BD1A07"/>
    <w:rsid w:val="00BD260E"/>
    <w:rsid w:val="00BD2951"/>
    <w:rsid w:val="00BD2FFE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5A34"/>
    <w:rsid w:val="00BD6295"/>
    <w:rsid w:val="00BD6661"/>
    <w:rsid w:val="00BD666D"/>
    <w:rsid w:val="00BD68A4"/>
    <w:rsid w:val="00BD79BC"/>
    <w:rsid w:val="00BD79C5"/>
    <w:rsid w:val="00BD7EFD"/>
    <w:rsid w:val="00BE14F0"/>
    <w:rsid w:val="00BE18F3"/>
    <w:rsid w:val="00BE1943"/>
    <w:rsid w:val="00BE2186"/>
    <w:rsid w:val="00BE2681"/>
    <w:rsid w:val="00BE2A66"/>
    <w:rsid w:val="00BE2D1A"/>
    <w:rsid w:val="00BE2DE5"/>
    <w:rsid w:val="00BE2E4B"/>
    <w:rsid w:val="00BE30EB"/>
    <w:rsid w:val="00BE33E0"/>
    <w:rsid w:val="00BE371E"/>
    <w:rsid w:val="00BE3F53"/>
    <w:rsid w:val="00BE4372"/>
    <w:rsid w:val="00BE44CF"/>
    <w:rsid w:val="00BE4BDF"/>
    <w:rsid w:val="00BE4EEF"/>
    <w:rsid w:val="00BE5B2B"/>
    <w:rsid w:val="00BE5CA9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1E"/>
    <w:rsid w:val="00BF06A2"/>
    <w:rsid w:val="00BF0B4A"/>
    <w:rsid w:val="00BF0E1E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27A"/>
    <w:rsid w:val="00BF3685"/>
    <w:rsid w:val="00BF3942"/>
    <w:rsid w:val="00BF3971"/>
    <w:rsid w:val="00BF3CF1"/>
    <w:rsid w:val="00BF4234"/>
    <w:rsid w:val="00BF431C"/>
    <w:rsid w:val="00BF43F7"/>
    <w:rsid w:val="00BF44FF"/>
    <w:rsid w:val="00BF450C"/>
    <w:rsid w:val="00BF462D"/>
    <w:rsid w:val="00BF49F3"/>
    <w:rsid w:val="00BF4DD5"/>
    <w:rsid w:val="00BF5226"/>
    <w:rsid w:val="00BF5525"/>
    <w:rsid w:val="00BF5873"/>
    <w:rsid w:val="00BF5AA3"/>
    <w:rsid w:val="00BF5B58"/>
    <w:rsid w:val="00BF5BCE"/>
    <w:rsid w:val="00BF6375"/>
    <w:rsid w:val="00BF6F33"/>
    <w:rsid w:val="00BF7141"/>
    <w:rsid w:val="00BF7721"/>
    <w:rsid w:val="00BF78A6"/>
    <w:rsid w:val="00BF78EA"/>
    <w:rsid w:val="00BF7BA4"/>
    <w:rsid w:val="00BF7CD8"/>
    <w:rsid w:val="00BF7E70"/>
    <w:rsid w:val="00C0027B"/>
    <w:rsid w:val="00C005A7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A5C"/>
    <w:rsid w:val="00C04922"/>
    <w:rsid w:val="00C05064"/>
    <w:rsid w:val="00C05266"/>
    <w:rsid w:val="00C05B70"/>
    <w:rsid w:val="00C06771"/>
    <w:rsid w:val="00C06D5A"/>
    <w:rsid w:val="00C0700E"/>
    <w:rsid w:val="00C072AB"/>
    <w:rsid w:val="00C072C8"/>
    <w:rsid w:val="00C07778"/>
    <w:rsid w:val="00C07912"/>
    <w:rsid w:val="00C0798A"/>
    <w:rsid w:val="00C07D0A"/>
    <w:rsid w:val="00C07D47"/>
    <w:rsid w:val="00C10138"/>
    <w:rsid w:val="00C10AFF"/>
    <w:rsid w:val="00C10D8E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367"/>
    <w:rsid w:val="00C14A89"/>
    <w:rsid w:val="00C14CE0"/>
    <w:rsid w:val="00C15656"/>
    <w:rsid w:val="00C15CD3"/>
    <w:rsid w:val="00C15F0F"/>
    <w:rsid w:val="00C16971"/>
    <w:rsid w:val="00C16D8A"/>
    <w:rsid w:val="00C17E0A"/>
    <w:rsid w:val="00C17EEC"/>
    <w:rsid w:val="00C2011D"/>
    <w:rsid w:val="00C20158"/>
    <w:rsid w:val="00C21082"/>
    <w:rsid w:val="00C210B1"/>
    <w:rsid w:val="00C211CD"/>
    <w:rsid w:val="00C21C7B"/>
    <w:rsid w:val="00C21FFD"/>
    <w:rsid w:val="00C2247C"/>
    <w:rsid w:val="00C22558"/>
    <w:rsid w:val="00C2282F"/>
    <w:rsid w:val="00C2293D"/>
    <w:rsid w:val="00C22A5A"/>
    <w:rsid w:val="00C22DD5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C8E"/>
    <w:rsid w:val="00C25F9E"/>
    <w:rsid w:val="00C26142"/>
    <w:rsid w:val="00C26343"/>
    <w:rsid w:val="00C26507"/>
    <w:rsid w:val="00C26816"/>
    <w:rsid w:val="00C26CEC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0AD"/>
    <w:rsid w:val="00C349E6"/>
    <w:rsid w:val="00C34E44"/>
    <w:rsid w:val="00C34F7F"/>
    <w:rsid w:val="00C3519B"/>
    <w:rsid w:val="00C35FCB"/>
    <w:rsid w:val="00C3629F"/>
    <w:rsid w:val="00C3656C"/>
    <w:rsid w:val="00C365DF"/>
    <w:rsid w:val="00C36AF7"/>
    <w:rsid w:val="00C36B52"/>
    <w:rsid w:val="00C36B6A"/>
    <w:rsid w:val="00C36BF3"/>
    <w:rsid w:val="00C36C33"/>
    <w:rsid w:val="00C36E29"/>
    <w:rsid w:val="00C36F8E"/>
    <w:rsid w:val="00C371F9"/>
    <w:rsid w:val="00C405D0"/>
    <w:rsid w:val="00C405DB"/>
    <w:rsid w:val="00C40614"/>
    <w:rsid w:val="00C40B26"/>
    <w:rsid w:val="00C40B72"/>
    <w:rsid w:val="00C40C43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650B"/>
    <w:rsid w:val="00C474C6"/>
    <w:rsid w:val="00C506B6"/>
    <w:rsid w:val="00C50A38"/>
    <w:rsid w:val="00C50C2C"/>
    <w:rsid w:val="00C50EDC"/>
    <w:rsid w:val="00C510D8"/>
    <w:rsid w:val="00C51167"/>
    <w:rsid w:val="00C51445"/>
    <w:rsid w:val="00C517D5"/>
    <w:rsid w:val="00C51860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913"/>
    <w:rsid w:val="00C55A19"/>
    <w:rsid w:val="00C55A7E"/>
    <w:rsid w:val="00C55CF7"/>
    <w:rsid w:val="00C56340"/>
    <w:rsid w:val="00C56348"/>
    <w:rsid w:val="00C5696E"/>
    <w:rsid w:val="00C56BC3"/>
    <w:rsid w:val="00C56E96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2D28"/>
    <w:rsid w:val="00C63379"/>
    <w:rsid w:val="00C633B2"/>
    <w:rsid w:val="00C639AA"/>
    <w:rsid w:val="00C63D85"/>
    <w:rsid w:val="00C64261"/>
    <w:rsid w:val="00C642AF"/>
    <w:rsid w:val="00C642C6"/>
    <w:rsid w:val="00C6432D"/>
    <w:rsid w:val="00C64746"/>
    <w:rsid w:val="00C65553"/>
    <w:rsid w:val="00C65921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67FAA"/>
    <w:rsid w:val="00C7031E"/>
    <w:rsid w:val="00C704A6"/>
    <w:rsid w:val="00C709B2"/>
    <w:rsid w:val="00C70F16"/>
    <w:rsid w:val="00C711EC"/>
    <w:rsid w:val="00C71A70"/>
    <w:rsid w:val="00C71EE0"/>
    <w:rsid w:val="00C72859"/>
    <w:rsid w:val="00C73268"/>
    <w:rsid w:val="00C73A1E"/>
    <w:rsid w:val="00C73BA0"/>
    <w:rsid w:val="00C73C81"/>
    <w:rsid w:val="00C74246"/>
    <w:rsid w:val="00C74501"/>
    <w:rsid w:val="00C747D2"/>
    <w:rsid w:val="00C748AC"/>
    <w:rsid w:val="00C7577F"/>
    <w:rsid w:val="00C76240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CD9"/>
    <w:rsid w:val="00C87E7F"/>
    <w:rsid w:val="00C901B3"/>
    <w:rsid w:val="00C90799"/>
    <w:rsid w:val="00C90DE0"/>
    <w:rsid w:val="00C90FB8"/>
    <w:rsid w:val="00C9104F"/>
    <w:rsid w:val="00C913F7"/>
    <w:rsid w:val="00C91B62"/>
    <w:rsid w:val="00C91BA1"/>
    <w:rsid w:val="00C91D4D"/>
    <w:rsid w:val="00C9292D"/>
    <w:rsid w:val="00C92CDA"/>
    <w:rsid w:val="00C93201"/>
    <w:rsid w:val="00C93340"/>
    <w:rsid w:val="00C93487"/>
    <w:rsid w:val="00C93E44"/>
    <w:rsid w:val="00C943CD"/>
    <w:rsid w:val="00C94B01"/>
    <w:rsid w:val="00C952E5"/>
    <w:rsid w:val="00C95CF1"/>
    <w:rsid w:val="00C967AC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035"/>
    <w:rsid w:val="00CA2132"/>
    <w:rsid w:val="00CA214C"/>
    <w:rsid w:val="00CA282D"/>
    <w:rsid w:val="00CA3017"/>
    <w:rsid w:val="00CA32D9"/>
    <w:rsid w:val="00CA4370"/>
    <w:rsid w:val="00CA4750"/>
    <w:rsid w:val="00CA4844"/>
    <w:rsid w:val="00CA4BD1"/>
    <w:rsid w:val="00CA4CE7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95"/>
    <w:rsid w:val="00CB03AD"/>
    <w:rsid w:val="00CB076B"/>
    <w:rsid w:val="00CB0EF4"/>
    <w:rsid w:val="00CB1232"/>
    <w:rsid w:val="00CB15F2"/>
    <w:rsid w:val="00CB1761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4642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105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4D1C"/>
    <w:rsid w:val="00CC5258"/>
    <w:rsid w:val="00CC5C35"/>
    <w:rsid w:val="00CC6272"/>
    <w:rsid w:val="00CC684C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0B5"/>
    <w:rsid w:val="00CD30E4"/>
    <w:rsid w:val="00CD340C"/>
    <w:rsid w:val="00CD36C6"/>
    <w:rsid w:val="00CD374F"/>
    <w:rsid w:val="00CD379B"/>
    <w:rsid w:val="00CD47B7"/>
    <w:rsid w:val="00CD4997"/>
    <w:rsid w:val="00CD4AC3"/>
    <w:rsid w:val="00CD4D6B"/>
    <w:rsid w:val="00CD52DE"/>
    <w:rsid w:val="00CD540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0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5E2F"/>
    <w:rsid w:val="00CE69E7"/>
    <w:rsid w:val="00CE6E0F"/>
    <w:rsid w:val="00CE7082"/>
    <w:rsid w:val="00CE75D8"/>
    <w:rsid w:val="00CE7C19"/>
    <w:rsid w:val="00CE7F23"/>
    <w:rsid w:val="00CF00ED"/>
    <w:rsid w:val="00CF011C"/>
    <w:rsid w:val="00CF029C"/>
    <w:rsid w:val="00CF0416"/>
    <w:rsid w:val="00CF0549"/>
    <w:rsid w:val="00CF0813"/>
    <w:rsid w:val="00CF088D"/>
    <w:rsid w:val="00CF0D00"/>
    <w:rsid w:val="00CF1157"/>
    <w:rsid w:val="00CF12B0"/>
    <w:rsid w:val="00CF16DE"/>
    <w:rsid w:val="00CF1A67"/>
    <w:rsid w:val="00CF2C9A"/>
    <w:rsid w:val="00CF2E50"/>
    <w:rsid w:val="00CF2F9C"/>
    <w:rsid w:val="00CF310C"/>
    <w:rsid w:val="00CF31D8"/>
    <w:rsid w:val="00CF4CA4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07F3"/>
    <w:rsid w:val="00D01014"/>
    <w:rsid w:val="00D02580"/>
    <w:rsid w:val="00D025A8"/>
    <w:rsid w:val="00D0271B"/>
    <w:rsid w:val="00D0349D"/>
    <w:rsid w:val="00D03590"/>
    <w:rsid w:val="00D03766"/>
    <w:rsid w:val="00D03BBF"/>
    <w:rsid w:val="00D03F7D"/>
    <w:rsid w:val="00D044EA"/>
    <w:rsid w:val="00D04D00"/>
    <w:rsid w:val="00D053D0"/>
    <w:rsid w:val="00D05596"/>
    <w:rsid w:val="00D0652C"/>
    <w:rsid w:val="00D0682B"/>
    <w:rsid w:val="00D06BAC"/>
    <w:rsid w:val="00D07139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1944"/>
    <w:rsid w:val="00D12015"/>
    <w:rsid w:val="00D124F5"/>
    <w:rsid w:val="00D127C3"/>
    <w:rsid w:val="00D12CB9"/>
    <w:rsid w:val="00D12FC5"/>
    <w:rsid w:val="00D12FDA"/>
    <w:rsid w:val="00D136FA"/>
    <w:rsid w:val="00D1541F"/>
    <w:rsid w:val="00D158D1"/>
    <w:rsid w:val="00D1591F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704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096"/>
    <w:rsid w:val="00D24A23"/>
    <w:rsid w:val="00D24DB3"/>
    <w:rsid w:val="00D2541D"/>
    <w:rsid w:val="00D2557A"/>
    <w:rsid w:val="00D25872"/>
    <w:rsid w:val="00D25D53"/>
    <w:rsid w:val="00D25E3E"/>
    <w:rsid w:val="00D25E91"/>
    <w:rsid w:val="00D25FD9"/>
    <w:rsid w:val="00D262A3"/>
    <w:rsid w:val="00D27624"/>
    <w:rsid w:val="00D27C9D"/>
    <w:rsid w:val="00D27E5D"/>
    <w:rsid w:val="00D30011"/>
    <w:rsid w:val="00D30D6F"/>
    <w:rsid w:val="00D30ED5"/>
    <w:rsid w:val="00D310B0"/>
    <w:rsid w:val="00D31749"/>
    <w:rsid w:val="00D31793"/>
    <w:rsid w:val="00D31969"/>
    <w:rsid w:val="00D31C0C"/>
    <w:rsid w:val="00D31CA4"/>
    <w:rsid w:val="00D32925"/>
    <w:rsid w:val="00D3319A"/>
    <w:rsid w:val="00D333E7"/>
    <w:rsid w:val="00D3401C"/>
    <w:rsid w:val="00D34738"/>
    <w:rsid w:val="00D347DF"/>
    <w:rsid w:val="00D34AB1"/>
    <w:rsid w:val="00D34E1D"/>
    <w:rsid w:val="00D34EF1"/>
    <w:rsid w:val="00D3531D"/>
    <w:rsid w:val="00D35B28"/>
    <w:rsid w:val="00D35B42"/>
    <w:rsid w:val="00D36DC8"/>
    <w:rsid w:val="00D371CF"/>
    <w:rsid w:val="00D376B0"/>
    <w:rsid w:val="00D37921"/>
    <w:rsid w:val="00D37B8B"/>
    <w:rsid w:val="00D37BC1"/>
    <w:rsid w:val="00D40A4F"/>
    <w:rsid w:val="00D40D58"/>
    <w:rsid w:val="00D41845"/>
    <w:rsid w:val="00D418A1"/>
    <w:rsid w:val="00D41B6F"/>
    <w:rsid w:val="00D421CD"/>
    <w:rsid w:val="00D422F2"/>
    <w:rsid w:val="00D4244A"/>
    <w:rsid w:val="00D42E62"/>
    <w:rsid w:val="00D42EDB"/>
    <w:rsid w:val="00D439D0"/>
    <w:rsid w:val="00D43B1E"/>
    <w:rsid w:val="00D43CC6"/>
    <w:rsid w:val="00D43D2E"/>
    <w:rsid w:val="00D43E25"/>
    <w:rsid w:val="00D44403"/>
    <w:rsid w:val="00D447E8"/>
    <w:rsid w:val="00D44F00"/>
    <w:rsid w:val="00D45FB3"/>
    <w:rsid w:val="00D46A41"/>
    <w:rsid w:val="00D46C52"/>
    <w:rsid w:val="00D47E13"/>
    <w:rsid w:val="00D50A5F"/>
    <w:rsid w:val="00D5102D"/>
    <w:rsid w:val="00D51687"/>
    <w:rsid w:val="00D51719"/>
    <w:rsid w:val="00D52592"/>
    <w:rsid w:val="00D52714"/>
    <w:rsid w:val="00D52861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773"/>
    <w:rsid w:val="00D56823"/>
    <w:rsid w:val="00D56972"/>
    <w:rsid w:val="00D56A01"/>
    <w:rsid w:val="00D56CF8"/>
    <w:rsid w:val="00D56E4E"/>
    <w:rsid w:val="00D57022"/>
    <w:rsid w:val="00D57040"/>
    <w:rsid w:val="00D57061"/>
    <w:rsid w:val="00D576B2"/>
    <w:rsid w:val="00D600B6"/>
    <w:rsid w:val="00D60AB2"/>
    <w:rsid w:val="00D60B50"/>
    <w:rsid w:val="00D61153"/>
    <w:rsid w:val="00D614B7"/>
    <w:rsid w:val="00D61B3F"/>
    <w:rsid w:val="00D6255C"/>
    <w:rsid w:val="00D62631"/>
    <w:rsid w:val="00D62B72"/>
    <w:rsid w:val="00D62F77"/>
    <w:rsid w:val="00D631AF"/>
    <w:rsid w:val="00D63B7D"/>
    <w:rsid w:val="00D63E10"/>
    <w:rsid w:val="00D643A6"/>
    <w:rsid w:val="00D6450E"/>
    <w:rsid w:val="00D6482A"/>
    <w:rsid w:val="00D64A72"/>
    <w:rsid w:val="00D64F57"/>
    <w:rsid w:val="00D65004"/>
    <w:rsid w:val="00D65E22"/>
    <w:rsid w:val="00D666A8"/>
    <w:rsid w:val="00D66EC8"/>
    <w:rsid w:val="00D670FA"/>
    <w:rsid w:val="00D67881"/>
    <w:rsid w:val="00D70635"/>
    <w:rsid w:val="00D70AC3"/>
    <w:rsid w:val="00D70CD6"/>
    <w:rsid w:val="00D70E5D"/>
    <w:rsid w:val="00D7104B"/>
    <w:rsid w:val="00D71075"/>
    <w:rsid w:val="00D712C7"/>
    <w:rsid w:val="00D71414"/>
    <w:rsid w:val="00D71779"/>
    <w:rsid w:val="00D71C18"/>
    <w:rsid w:val="00D72203"/>
    <w:rsid w:val="00D7273A"/>
    <w:rsid w:val="00D731FC"/>
    <w:rsid w:val="00D73479"/>
    <w:rsid w:val="00D74715"/>
    <w:rsid w:val="00D7537D"/>
    <w:rsid w:val="00D75420"/>
    <w:rsid w:val="00D75B0F"/>
    <w:rsid w:val="00D76366"/>
    <w:rsid w:val="00D767E0"/>
    <w:rsid w:val="00D7689C"/>
    <w:rsid w:val="00D76B17"/>
    <w:rsid w:val="00D76C61"/>
    <w:rsid w:val="00D76D0B"/>
    <w:rsid w:val="00D771BF"/>
    <w:rsid w:val="00D77810"/>
    <w:rsid w:val="00D778B5"/>
    <w:rsid w:val="00D778D9"/>
    <w:rsid w:val="00D803DA"/>
    <w:rsid w:val="00D80610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44E"/>
    <w:rsid w:val="00D85624"/>
    <w:rsid w:val="00D85718"/>
    <w:rsid w:val="00D85CE6"/>
    <w:rsid w:val="00D85D80"/>
    <w:rsid w:val="00D8621B"/>
    <w:rsid w:val="00D8775C"/>
    <w:rsid w:val="00D9078F"/>
    <w:rsid w:val="00D907C9"/>
    <w:rsid w:val="00D9091C"/>
    <w:rsid w:val="00D918AC"/>
    <w:rsid w:val="00D91901"/>
    <w:rsid w:val="00D91A0C"/>
    <w:rsid w:val="00D91AD7"/>
    <w:rsid w:val="00D91E76"/>
    <w:rsid w:val="00D925D8"/>
    <w:rsid w:val="00D92A65"/>
    <w:rsid w:val="00D92BC6"/>
    <w:rsid w:val="00D92C94"/>
    <w:rsid w:val="00D932B5"/>
    <w:rsid w:val="00D934D2"/>
    <w:rsid w:val="00D934EC"/>
    <w:rsid w:val="00D93972"/>
    <w:rsid w:val="00D93D74"/>
    <w:rsid w:val="00D93F99"/>
    <w:rsid w:val="00D9465A"/>
    <w:rsid w:val="00D9475C"/>
    <w:rsid w:val="00D94EE1"/>
    <w:rsid w:val="00D9583E"/>
    <w:rsid w:val="00D95B0B"/>
    <w:rsid w:val="00D96765"/>
    <w:rsid w:val="00D96AA2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444"/>
    <w:rsid w:val="00DA2702"/>
    <w:rsid w:val="00DA28A1"/>
    <w:rsid w:val="00DA29F2"/>
    <w:rsid w:val="00DA2D58"/>
    <w:rsid w:val="00DA31F2"/>
    <w:rsid w:val="00DA353C"/>
    <w:rsid w:val="00DA4087"/>
    <w:rsid w:val="00DA4177"/>
    <w:rsid w:val="00DA443D"/>
    <w:rsid w:val="00DA4B0B"/>
    <w:rsid w:val="00DA5044"/>
    <w:rsid w:val="00DA5381"/>
    <w:rsid w:val="00DA549E"/>
    <w:rsid w:val="00DA5895"/>
    <w:rsid w:val="00DA5AD1"/>
    <w:rsid w:val="00DA5DDA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71F"/>
    <w:rsid w:val="00DB28D3"/>
    <w:rsid w:val="00DB297B"/>
    <w:rsid w:val="00DB2993"/>
    <w:rsid w:val="00DB2B10"/>
    <w:rsid w:val="00DB3604"/>
    <w:rsid w:val="00DB381D"/>
    <w:rsid w:val="00DB3827"/>
    <w:rsid w:val="00DB3915"/>
    <w:rsid w:val="00DB3C01"/>
    <w:rsid w:val="00DB4579"/>
    <w:rsid w:val="00DB4ECB"/>
    <w:rsid w:val="00DB4FA5"/>
    <w:rsid w:val="00DB570F"/>
    <w:rsid w:val="00DB5D45"/>
    <w:rsid w:val="00DB5F39"/>
    <w:rsid w:val="00DB63DC"/>
    <w:rsid w:val="00DB6429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39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7697"/>
    <w:rsid w:val="00DC79A2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3E6"/>
    <w:rsid w:val="00DD26E9"/>
    <w:rsid w:val="00DD2B7E"/>
    <w:rsid w:val="00DD2C68"/>
    <w:rsid w:val="00DD2CA4"/>
    <w:rsid w:val="00DD36DD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2E8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0AAD"/>
    <w:rsid w:val="00DE1D62"/>
    <w:rsid w:val="00DE1EA3"/>
    <w:rsid w:val="00DE201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660B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C73"/>
    <w:rsid w:val="00DF2F7E"/>
    <w:rsid w:val="00DF3372"/>
    <w:rsid w:val="00DF3559"/>
    <w:rsid w:val="00DF3602"/>
    <w:rsid w:val="00DF375C"/>
    <w:rsid w:val="00DF37E2"/>
    <w:rsid w:val="00DF3844"/>
    <w:rsid w:val="00DF45D5"/>
    <w:rsid w:val="00DF4D19"/>
    <w:rsid w:val="00DF4D3B"/>
    <w:rsid w:val="00DF6423"/>
    <w:rsid w:val="00DF674A"/>
    <w:rsid w:val="00DF679E"/>
    <w:rsid w:val="00DF6D9A"/>
    <w:rsid w:val="00DF76BF"/>
    <w:rsid w:val="00DF7C20"/>
    <w:rsid w:val="00DF7C98"/>
    <w:rsid w:val="00DF7F34"/>
    <w:rsid w:val="00E00676"/>
    <w:rsid w:val="00E00BB9"/>
    <w:rsid w:val="00E00F8E"/>
    <w:rsid w:val="00E01168"/>
    <w:rsid w:val="00E011C5"/>
    <w:rsid w:val="00E0134E"/>
    <w:rsid w:val="00E016C4"/>
    <w:rsid w:val="00E01794"/>
    <w:rsid w:val="00E0256E"/>
    <w:rsid w:val="00E02AD9"/>
    <w:rsid w:val="00E02FB1"/>
    <w:rsid w:val="00E0321C"/>
    <w:rsid w:val="00E03958"/>
    <w:rsid w:val="00E03D18"/>
    <w:rsid w:val="00E045A1"/>
    <w:rsid w:val="00E04C03"/>
    <w:rsid w:val="00E04DA9"/>
    <w:rsid w:val="00E05854"/>
    <w:rsid w:val="00E05D74"/>
    <w:rsid w:val="00E05FF3"/>
    <w:rsid w:val="00E06ABF"/>
    <w:rsid w:val="00E06CF5"/>
    <w:rsid w:val="00E0708B"/>
    <w:rsid w:val="00E070A1"/>
    <w:rsid w:val="00E070AF"/>
    <w:rsid w:val="00E0797F"/>
    <w:rsid w:val="00E10244"/>
    <w:rsid w:val="00E108C3"/>
    <w:rsid w:val="00E109D8"/>
    <w:rsid w:val="00E10D77"/>
    <w:rsid w:val="00E116F9"/>
    <w:rsid w:val="00E1355D"/>
    <w:rsid w:val="00E13711"/>
    <w:rsid w:val="00E144B9"/>
    <w:rsid w:val="00E146DB"/>
    <w:rsid w:val="00E14858"/>
    <w:rsid w:val="00E14D31"/>
    <w:rsid w:val="00E14FA1"/>
    <w:rsid w:val="00E1521E"/>
    <w:rsid w:val="00E155CF"/>
    <w:rsid w:val="00E156CA"/>
    <w:rsid w:val="00E15BA7"/>
    <w:rsid w:val="00E15D52"/>
    <w:rsid w:val="00E16430"/>
    <w:rsid w:val="00E16632"/>
    <w:rsid w:val="00E16975"/>
    <w:rsid w:val="00E175E8"/>
    <w:rsid w:val="00E17945"/>
    <w:rsid w:val="00E20173"/>
    <w:rsid w:val="00E2078A"/>
    <w:rsid w:val="00E208D4"/>
    <w:rsid w:val="00E20D3C"/>
    <w:rsid w:val="00E216C7"/>
    <w:rsid w:val="00E21809"/>
    <w:rsid w:val="00E223DC"/>
    <w:rsid w:val="00E22A0F"/>
    <w:rsid w:val="00E22EF4"/>
    <w:rsid w:val="00E230F1"/>
    <w:rsid w:val="00E236BA"/>
    <w:rsid w:val="00E23B38"/>
    <w:rsid w:val="00E243E6"/>
    <w:rsid w:val="00E246D0"/>
    <w:rsid w:val="00E24737"/>
    <w:rsid w:val="00E250E8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2FAC"/>
    <w:rsid w:val="00E33491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B55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3DE1"/>
    <w:rsid w:val="00E43EB4"/>
    <w:rsid w:val="00E43F33"/>
    <w:rsid w:val="00E4410F"/>
    <w:rsid w:val="00E448D9"/>
    <w:rsid w:val="00E44C6F"/>
    <w:rsid w:val="00E4521C"/>
    <w:rsid w:val="00E4570E"/>
    <w:rsid w:val="00E45747"/>
    <w:rsid w:val="00E45821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02"/>
    <w:rsid w:val="00E5419C"/>
    <w:rsid w:val="00E54402"/>
    <w:rsid w:val="00E5458F"/>
    <w:rsid w:val="00E54C7C"/>
    <w:rsid w:val="00E54CA0"/>
    <w:rsid w:val="00E54D3B"/>
    <w:rsid w:val="00E552E5"/>
    <w:rsid w:val="00E554FE"/>
    <w:rsid w:val="00E55D4D"/>
    <w:rsid w:val="00E57002"/>
    <w:rsid w:val="00E574BA"/>
    <w:rsid w:val="00E578F5"/>
    <w:rsid w:val="00E57B96"/>
    <w:rsid w:val="00E600DA"/>
    <w:rsid w:val="00E60633"/>
    <w:rsid w:val="00E60A88"/>
    <w:rsid w:val="00E613A1"/>
    <w:rsid w:val="00E6185F"/>
    <w:rsid w:val="00E61E55"/>
    <w:rsid w:val="00E62C7C"/>
    <w:rsid w:val="00E62CA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26"/>
    <w:rsid w:val="00E666A2"/>
    <w:rsid w:val="00E66A2F"/>
    <w:rsid w:val="00E66CC2"/>
    <w:rsid w:val="00E67385"/>
    <w:rsid w:val="00E675D0"/>
    <w:rsid w:val="00E6768A"/>
    <w:rsid w:val="00E67A07"/>
    <w:rsid w:val="00E67CCF"/>
    <w:rsid w:val="00E67F76"/>
    <w:rsid w:val="00E70266"/>
    <w:rsid w:val="00E70281"/>
    <w:rsid w:val="00E70307"/>
    <w:rsid w:val="00E704B1"/>
    <w:rsid w:val="00E7116A"/>
    <w:rsid w:val="00E71451"/>
    <w:rsid w:val="00E714D2"/>
    <w:rsid w:val="00E72149"/>
    <w:rsid w:val="00E7230D"/>
    <w:rsid w:val="00E72582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6A9"/>
    <w:rsid w:val="00E83E16"/>
    <w:rsid w:val="00E83FDA"/>
    <w:rsid w:val="00E842E9"/>
    <w:rsid w:val="00E843E5"/>
    <w:rsid w:val="00E847DC"/>
    <w:rsid w:val="00E84A3B"/>
    <w:rsid w:val="00E84BA4"/>
    <w:rsid w:val="00E84BE9"/>
    <w:rsid w:val="00E84D03"/>
    <w:rsid w:val="00E85366"/>
    <w:rsid w:val="00E8545F"/>
    <w:rsid w:val="00E85BF5"/>
    <w:rsid w:val="00E861B5"/>
    <w:rsid w:val="00E8695B"/>
    <w:rsid w:val="00E86D21"/>
    <w:rsid w:val="00E86F64"/>
    <w:rsid w:val="00E87143"/>
    <w:rsid w:val="00E8757C"/>
    <w:rsid w:val="00E878F1"/>
    <w:rsid w:val="00E902B5"/>
    <w:rsid w:val="00E902C4"/>
    <w:rsid w:val="00E9055F"/>
    <w:rsid w:val="00E90B5D"/>
    <w:rsid w:val="00E91312"/>
    <w:rsid w:val="00E914A8"/>
    <w:rsid w:val="00E9150D"/>
    <w:rsid w:val="00E91A12"/>
    <w:rsid w:val="00E923CF"/>
    <w:rsid w:val="00E92421"/>
    <w:rsid w:val="00E926DB"/>
    <w:rsid w:val="00E9277D"/>
    <w:rsid w:val="00E928A2"/>
    <w:rsid w:val="00E92911"/>
    <w:rsid w:val="00E93524"/>
    <w:rsid w:val="00E94248"/>
    <w:rsid w:val="00E944EA"/>
    <w:rsid w:val="00E944FE"/>
    <w:rsid w:val="00E94B8F"/>
    <w:rsid w:val="00E950FB"/>
    <w:rsid w:val="00E951BB"/>
    <w:rsid w:val="00E956D1"/>
    <w:rsid w:val="00E957AF"/>
    <w:rsid w:val="00E95B04"/>
    <w:rsid w:val="00E95EF5"/>
    <w:rsid w:val="00E962D9"/>
    <w:rsid w:val="00E96526"/>
    <w:rsid w:val="00E96B35"/>
    <w:rsid w:val="00E96B3A"/>
    <w:rsid w:val="00E96ED2"/>
    <w:rsid w:val="00E96F0E"/>
    <w:rsid w:val="00E97418"/>
    <w:rsid w:val="00EA06B8"/>
    <w:rsid w:val="00EA06FD"/>
    <w:rsid w:val="00EA082D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037"/>
    <w:rsid w:val="00EA67D4"/>
    <w:rsid w:val="00EA6811"/>
    <w:rsid w:val="00EA682B"/>
    <w:rsid w:val="00EA6B68"/>
    <w:rsid w:val="00EA6E18"/>
    <w:rsid w:val="00EA6F54"/>
    <w:rsid w:val="00EA7295"/>
    <w:rsid w:val="00EB01B5"/>
    <w:rsid w:val="00EB039A"/>
    <w:rsid w:val="00EB0532"/>
    <w:rsid w:val="00EB0786"/>
    <w:rsid w:val="00EB0871"/>
    <w:rsid w:val="00EB0B11"/>
    <w:rsid w:val="00EB15A3"/>
    <w:rsid w:val="00EB1684"/>
    <w:rsid w:val="00EB1E88"/>
    <w:rsid w:val="00EB1FC5"/>
    <w:rsid w:val="00EB2851"/>
    <w:rsid w:val="00EB33EE"/>
    <w:rsid w:val="00EB3B2B"/>
    <w:rsid w:val="00EB4A75"/>
    <w:rsid w:val="00EB541B"/>
    <w:rsid w:val="00EB587B"/>
    <w:rsid w:val="00EB6245"/>
    <w:rsid w:val="00EB6744"/>
    <w:rsid w:val="00EB6880"/>
    <w:rsid w:val="00EB7DC6"/>
    <w:rsid w:val="00EC0702"/>
    <w:rsid w:val="00EC0815"/>
    <w:rsid w:val="00EC1599"/>
    <w:rsid w:val="00EC176E"/>
    <w:rsid w:val="00EC1F7D"/>
    <w:rsid w:val="00EC230D"/>
    <w:rsid w:val="00EC2417"/>
    <w:rsid w:val="00EC24DE"/>
    <w:rsid w:val="00EC2D26"/>
    <w:rsid w:val="00EC3662"/>
    <w:rsid w:val="00EC366D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311"/>
    <w:rsid w:val="00EC6D40"/>
    <w:rsid w:val="00EC79D5"/>
    <w:rsid w:val="00EC7F08"/>
    <w:rsid w:val="00EC7FD2"/>
    <w:rsid w:val="00ED01F0"/>
    <w:rsid w:val="00ED06CE"/>
    <w:rsid w:val="00ED0D5F"/>
    <w:rsid w:val="00ED0EA6"/>
    <w:rsid w:val="00ED0F92"/>
    <w:rsid w:val="00ED15EF"/>
    <w:rsid w:val="00ED2958"/>
    <w:rsid w:val="00ED2DDE"/>
    <w:rsid w:val="00ED3100"/>
    <w:rsid w:val="00ED3101"/>
    <w:rsid w:val="00ED3446"/>
    <w:rsid w:val="00ED3834"/>
    <w:rsid w:val="00ED3ABF"/>
    <w:rsid w:val="00ED41A4"/>
    <w:rsid w:val="00ED44D2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0CE"/>
    <w:rsid w:val="00ED728C"/>
    <w:rsid w:val="00ED7AF0"/>
    <w:rsid w:val="00EE0B7B"/>
    <w:rsid w:val="00EE161A"/>
    <w:rsid w:val="00EE21FE"/>
    <w:rsid w:val="00EE276B"/>
    <w:rsid w:val="00EE2B58"/>
    <w:rsid w:val="00EE2E34"/>
    <w:rsid w:val="00EE3359"/>
    <w:rsid w:val="00EE3800"/>
    <w:rsid w:val="00EE3C92"/>
    <w:rsid w:val="00EE3DBF"/>
    <w:rsid w:val="00EE3EE7"/>
    <w:rsid w:val="00EE43B8"/>
    <w:rsid w:val="00EE46CA"/>
    <w:rsid w:val="00EE4D67"/>
    <w:rsid w:val="00EE4D8C"/>
    <w:rsid w:val="00EE51D5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0FD5"/>
    <w:rsid w:val="00EF1280"/>
    <w:rsid w:val="00EF14C5"/>
    <w:rsid w:val="00EF1740"/>
    <w:rsid w:val="00EF1753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64EC"/>
    <w:rsid w:val="00EF7253"/>
    <w:rsid w:val="00EF7DD7"/>
    <w:rsid w:val="00EF7EBD"/>
    <w:rsid w:val="00EF7FE9"/>
    <w:rsid w:val="00F00E58"/>
    <w:rsid w:val="00F01647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6B04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CEB"/>
    <w:rsid w:val="00F13E45"/>
    <w:rsid w:val="00F141DC"/>
    <w:rsid w:val="00F14352"/>
    <w:rsid w:val="00F1461C"/>
    <w:rsid w:val="00F151E2"/>
    <w:rsid w:val="00F1526B"/>
    <w:rsid w:val="00F15904"/>
    <w:rsid w:val="00F15A58"/>
    <w:rsid w:val="00F15A5D"/>
    <w:rsid w:val="00F17948"/>
    <w:rsid w:val="00F17E09"/>
    <w:rsid w:val="00F17F8A"/>
    <w:rsid w:val="00F202A9"/>
    <w:rsid w:val="00F209E5"/>
    <w:rsid w:val="00F20D7E"/>
    <w:rsid w:val="00F2152D"/>
    <w:rsid w:val="00F21577"/>
    <w:rsid w:val="00F218E2"/>
    <w:rsid w:val="00F21CCD"/>
    <w:rsid w:val="00F222FB"/>
    <w:rsid w:val="00F2297D"/>
    <w:rsid w:val="00F230DB"/>
    <w:rsid w:val="00F232DF"/>
    <w:rsid w:val="00F23504"/>
    <w:rsid w:val="00F23AF4"/>
    <w:rsid w:val="00F2430E"/>
    <w:rsid w:val="00F24616"/>
    <w:rsid w:val="00F25068"/>
    <w:rsid w:val="00F252BF"/>
    <w:rsid w:val="00F25B95"/>
    <w:rsid w:val="00F25CB9"/>
    <w:rsid w:val="00F260AE"/>
    <w:rsid w:val="00F263D1"/>
    <w:rsid w:val="00F268B1"/>
    <w:rsid w:val="00F26D36"/>
    <w:rsid w:val="00F27367"/>
    <w:rsid w:val="00F30481"/>
    <w:rsid w:val="00F30E74"/>
    <w:rsid w:val="00F31318"/>
    <w:rsid w:val="00F31399"/>
    <w:rsid w:val="00F31A79"/>
    <w:rsid w:val="00F31F84"/>
    <w:rsid w:val="00F32453"/>
    <w:rsid w:val="00F32945"/>
    <w:rsid w:val="00F32B45"/>
    <w:rsid w:val="00F334B4"/>
    <w:rsid w:val="00F334D0"/>
    <w:rsid w:val="00F334DF"/>
    <w:rsid w:val="00F33680"/>
    <w:rsid w:val="00F3427A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334"/>
    <w:rsid w:val="00F37444"/>
    <w:rsid w:val="00F37691"/>
    <w:rsid w:val="00F40681"/>
    <w:rsid w:val="00F40AFF"/>
    <w:rsid w:val="00F40B22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CDF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439"/>
    <w:rsid w:val="00F51BB6"/>
    <w:rsid w:val="00F51DF9"/>
    <w:rsid w:val="00F525B5"/>
    <w:rsid w:val="00F52D2D"/>
    <w:rsid w:val="00F52D64"/>
    <w:rsid w:val="00F52DF7"/>
    <w:rsid w:val="00F52EDA"/>
    <w:rsid w:val="00F5316A"/>
    <w:rsid w:val="00F54038"/>
    <w:rsid w:val="00F543C6"/>
    <w:rsid w:val="00F54953"/>
    <w:rsid w:val="00F549BF"/>
    <w:rsid w:val="00F55287"/>
    <w:rsid w:val="00F55CA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48CA"/>
    <w:rsid w:val="00F64A0A"/>
    <w:rsid w:val="00F65301"/>
    <w:rsid w:val="00F6536B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1776"/>
    <w:rsid w:val="00F71A32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079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FE"/>
    <w:rsid w:val="00F81536"/>
    <w:rsid w:val="00F81E7E"/>
    <w:rsid w:val="00F82B04"/>
    <w:rsid w:val="00F82BE2"/>
    <w:rsid w:val="00F82C50"/>
    <w:rsid w:val="00F845C4"/>
    <w:rsid w:val="00F84C6D"/>
    <w:rsid w:val="00F84DB2"/>
    <w:rsid w:val="00F84F93"/>
    <w:rsid w:val="00F85CE5"/>
    <w:rsid w:val="00F85EDF"/>
    <w:rsid w:val="00F86699"/>
    <w:rsid w:val="00F86972"/>
    <w:rsid w:val="00F8727A"/>
    <w:rsid w:val="00F8763D"/>
    <w:rsid w:val="00F87B16"/>
    <w:rsid w:val="00F90182"/>
    <w:rsid w:val="00F9079F"/>
    <w:rsid w:val="00F908D4"/>
    <w:rsid w:val="00F90C7C"/>
    <w:rsid w:val="00F91656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4BD2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A5F"/>
    <w:rsid w:val="00F97CA3"/>
    <w:rsid w:val="00FA01E0"/>
    <w:rsid w:val="00FA04DA"/>
    <w:rsid w:val="00FA08BD"/>
    <w:rsid w:val="00FA092E"/>
    <w:rsid w:val="00FA162C"/>
    <w:rsid w:val="00FA1F0A"/>
    <w:rsid w:val="00FA207F"/>
    <w:rsid w:val="00FA2361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8D8"/>
    <w:rsid w:val="00FA7D4D"/>
    <w:rsid w:val="00FA7F6A"/>
    <w:rsid w:val="00FB00D3"/>
    <w:rsid w:val="00FB0327"/>
    <w:rsid w:val="00FB14C0"/>
    <w:rsid w:val="00FB2394"/>
    <w:rsid w:val="00FB248C"/>
    <w:rsid w:val="00FB257D"/>
    <w:rsid w:val="00FB2B03"/>
    <w:rsid w:val="00FB2D6F"/>
    <w:rsid w:val="00FB2DF8"/>
    <w:rsid w:val="00FB2EB2"/>
    <w:rsid w:val="00FB303E"/>
    <w:rsid w:val="00FB32AE"/>
    <w:rsid w:val="00FB32DE"/>
    <w:rsid w:val="00FB3664"/>
    <w:rsid w:val="00FB3F37"/>
    <w:rsid w:val="00FB42BD"/>
    <w:rsid w:val="00FB43CA"/>
    <w:rsid w:val="00FB4466"/>
    <w:rsid w:val="00FB46F4"/>
    <w:rsid w:val="00FB49C0"/>
    <w:rsid w:val="00FB5052"/>
    <w:rsid w:val="00FB5C19"/>
    <w:rsid w:val="00FB6385"/>
    <w:rsid w:val="00FB6723"/>
    <w:rsid w:val="00FB682C"/>
    <w:rsid w:val="00FB6FFC"/>
    <w:rsid w:val="00FB70DB"/>
    <w:rsid w:val="00FB7153"/>
    <w:rsid w:val="00FC1160"/>
    <w:rsid w:val="00FC1800"/>
    <w:rsid w:val="00FC1BC4"/>
    <w:rsid w:val="00FC1EEF"/>
    <w:rsid w:val="00FC2908"/>
    <w:rsid w:val="00FC291C"/>
    <w:rsid w:val="00FC2E18"/>
    <w:rsid w:val="00FC300D"/>
    <w:rsid w:val="00FC3532"/>
    <w:rsid w:val="00FC36AE"/>
    <w:rsid w:val="00FC36E4"/>
    <w:rsid w:val="00FC3A75"/>
    <w:rsid w:val="00FC3F5B"/>
    <w:rsid w:val="00FC3FA2"/>
    <w:rsid w:val="00FC44A3"/>
    <w:rsid w:val="00FC479B"/>
    <w:rsid w:val="00FC5264"/>
    <w:rsid w:val="00FC5AA7"/>
    <w:rsid w:val="00FC5F99"/>
    <w:rsid w:val="00FC6621"/>
    <w:rsid w:val="00FC6761"/>
    <w:rsid w:val="00FC6813"/>
    <w:rsid w:val="00FC689F"/>
    <w:rsid w:val="00FC6A86"/>
    <w:rsid w:val="00FC6DD3"/>
    <w:rsid w:val="00FC6E71"/>
    <w:rsid w:val="00FC7AAC"/>
    <w:rsid w:val="00FC7C62"/>
    <w:rsid w:val="00FC7F07"/>
    <w:rsid w:val="00FC7F8C"/>
    <w:rsid w:val="00FD013C"/>
    <w:rsid w:val="00FD02E1"/>
    <w:rsid w:val="00FD0860"/>
    <w:rsid w:val="00FD0DD6"/>
    <w:rsid w:val="00FD0FE9"/>
    <w:rsid w:val="00FD103A"/>
    <w:rsid w:val="00FD1E75"/>
    <w:rsid w:val="00FD1E98"/>
    <w:rsid w:val="00FD238F"/>
    <w:rsid w:val="00FD275B"/>
    <w:rsid w:val="00FD2A08"/>
    <w:rsid w:val="00FD2A3D"/>
    <w:rsid w:val="00FD2D6B"/>
    <w:rsid w:val="00FD3341"/>
    <w:rsid w:val="00FD356F"/>
    <w:rsid w:val="00FD35F3"/>
    <w:rsid w:val="00FD3BCE"/>
    <w:rsid w:val="00FD3CCF"/>
    <w:rsid w:val="00FD3CEB"/>
    <w:rsid w:val="00FD3DFD"/>
    <w:rsid w:val="00FD498E"/>
    <w:rsid w:val="00FD4A31"/>
    <w:rsid w:val="00FD4D8B"/>
    <w:rsid w:val="00FD528F"/>
    <w:rsid w:val="00FD58C3"/>
    <w:rsid w:val="00FD5A9E"/>
    <w:rsid w:val="00FD6331"/>
    <w:rsid w:val="00FD6FAF"/>
    <w:rsid w:val="00FD70EA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3A2"/>
    <w:rsid w:val="00FE353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2A8"/>
    <w:rsid w:val="00FE6C85"/>
    <w:rsid w:val="00FE6D0C"/>
    <w:rsid w:val="00FE6E14"/>
    <w:rsid w:val="00FE6EC6"/>
    <w:rsid w:val="00FE702E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5B0"/>
    <w:rsid w:val="00FF5AC2"/>
    <w:rsid w:val="00FF5CBF"/>
    <w:rsid w:val="00FF5DD6"/>
    <w:rsid w:val="00FF5E8D"/>
    <w:rsid w:val="00FF69C2"/>
    <w:rsid w:val="00FF6F2A"/>
    <w:rsid w:val="00FF70CC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  <w:style w:type="character" w:customStyle="1" w:styleId="CommentsChar">
    <w:name w:val="Comments Char"/>
    <w:qFormat/>
    <w:rsid w:val="004753DB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ntentpasted5">
    <w:name w:val="contentpasted5"/>
    <w:basedOn w:val="a0"/>
    <w:rsid w:val="0047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72D49-2535-4A09-B952-5D6171EC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18</cp:revision>
  <cp:lastPrinted>1900-12-31T23:00:00Z</cp:lastPrinted>
  <dcterms:created xsi:type="dcterms:W3CDTF">2023-11-02T09:35:00Z</dcterms:created>
  <dcterms:modified xsi:type="dcterms:W3CDTF">2023-11-03T09:44:00Z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